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178045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4EA08F43" w14:textId="77777777" w:rsidR="00507D20" w:rsidRPr="004E616E" w:rsidRDefault="00507D20" w:rsidP="00507D20">
      <w:pPr>
        <w:pStyle w:val="Standardowytekst"/>
        <w:jc w:val="center"/>
        <w:rPr>
          <w:sz w:val="28"/>
          <w:szCs w:val="28"/>
        </w:rPr>
      </w:pPr>
      <w:r w:rsidRPr="004E616E">
        <w:rPr>
          <w:sz w:val="28"/>
          <w:szCs w:val="28"/>
        </w:rPr>
        <w:t>BRANŻOWY  ZAKŁAD  DOŚWIADCZALNY</w:t>
      </w:r>
    </w:p>
    <w:p w14:paraId="00A4E006" w14:textId="77777777" w:rsidR="00507D20" w:rsidRPr="004E616E" w:rsidRDefault="00507D20" w:rsidP="00507D20">
      <w:pPr>
        <w:jc w:val="center"/>
        <w:rPr>
          <w:b/>
          <w:sz w:val="28"/>
          <w:szCs w:val="28"/>
        </w:rPr>
      </w:pPr>
      <w:r w:rsidRPr="004E616E">
        <w:rPr>
          <w:sz w:val="28"/>
          <w:szCs w:val="28"/>
        </w:rPr>
        <w:t>BUDOWNICTWA  DROGOWEGO  I  MOSTOWEGO  Sp. z o.o.</w:t>
      </w:r>
    </w:p>
    <w:p w14:paraId="5033021F" w14:textId="77777777" w:rsidR="00E353B2" w:rsidRPr="004E616E" w:rsidRDefault="00E353B2">
      <w:pPr>
        <w:jc w:val="center"/>
        <w:rPr>
          <w:b/>
          <w:sz w:val="28"/>
        </w:rPr>
      </w:pPr>
    </w:p>
    <w:p w14:paraId="4FE54517" w14:textId="77777777" w:rsidR="00E353B2" w:rsidRPr="004E616E" w:rsidRDefault="00E353B2">
      <w:pPr>
        <w:jc w:val="center"/>
        <w:rPr>
          <w:b/>
          <w:sz w:val="28"/>
        </w:rPr>
      </w:pPr>
    </w:p>
    <w:p w14:paraId="299862E4" w14:textId="77777777" w:rsidR="00E353B2" w:rsidRPr="004E616E" w:rsidRDefault="00E353B2">
      <w:pPr>
        <w:jc w:val="center"/>
        <w:rPr>
          <w:b/>
          <w:sz w:val="28"/>
        </w:rPr>
      </w:pPr>
    </w:p>
    <w:p w14:paraId="56168F02" w14:textId="77777777" w:rsidR="00E353B2" w:rsidRPr="004E616E" w:rsidRDefault="00E353B2">
      <w:pPr>
        <w:jc w:val="center"/>
        <w:rPr>
          <w:b/>
          <w:sz w:val="28"/>
        </w:rPr>
      </w:pPr>
    </w:p>
    <w:p w14:paraId="3A7912D3" w14:textId="77777777"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14:paraId="51D3ECFC" w14:textId="77777777" w:rsidR="00E353B2" w:rsidRPr="004E616E" w:rsidRDefault="00E353B2">
      <w:pPr>
        <w:jc w:val="center"/>
        <w:rPr>
          <w:b/>
          <w:sz w:val="28"/>
        </w:rPr>
      </w:pPr>
    </w:p>
    <w:p w14:paraId="4A377290" w14:textId="77777777" w:rsidR="00E353B2" w:rsidRPr="004E616E" w:rsidRDefault="00E353B2">
      <w:pPr>
        <w:jc w:val="center"/>
        <w:rPr>
          <w:b/>
          <w:sz w:val="28"/>
        </w:rPr>
      </w:pPr>
    </w:p>
    <w:p w14:paraId="4C32D12F" w14:textId="77777777" w:rsidR="00E353B2" w:rsidRPr="004E616E" w:rsidRDefault="00E353B2">
      <w:pPr>
        <w:jc w:val="center"/>
        <w:rPr>
          <w:b/>
          <w:sz w:val="28"/>
        </w:rPr>
      </w:pPr>
    </w:p>
    <w:p w14:paraId="548FCDDE" w14:textId="77777777" w:rsidR="00E353B2" w:rsidRPr="004E616E" w:rsidRDefault="00E353B2">
      <w:pPr>
        <w:jc w:val="center"/>
        <w:rPr>
          <w:b/>
          <w:sz w:val="28"/>
        </w:rPr>
      </w:pPr>
    </w:p>
    <w:p w14:paraId="2BD996AA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14:paraId="5575C981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22C03A39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438666D0" w14:textId="77777777" w:rsidR="00E353B2" w:rsidRPr="004E616E" w:rsidRDefault="00E353B2">
      <w:pPr>
        <w:jc w:val="center"/>
        <w:rPr>
          <w:b/>
          <w:sz w:val="27"/>
        </w:rPr>
      </w:pPr>
    </w:p>
    <w:p w14:paraId="162305B1" w14:textId="77777777" w:rsidR="00E353B2" w:rsidRPr="004E616E" w:rsidRDefault="00E353B2">
      <w:pPr>
        <w:jc w:val="center"/>
        <w:rPr>
          <w:b/>
          <w:sz w:val="28"/>
        </w:rPr>
      </w:pPr>
    </w:p>
    <w:p w14:paraId="589E1FC1" w14:textId="77777777" w:rsidR="009A78BB" w:rsidRPr="004E616E" w:rsidRDefault="009A78BB">
      <w:pPr>
        <w:jc w:val="center"/>
        <w:rPr>
          <w:b/>
          <w:sz w:val="28"/>
        </w:rPr>
      </w:pPr>
    </w:p>
    <w:p w14:paraId="453521C1" w14:textId="77777777" w:rsidR="00E353B2" w:rsidRPr="004E616E" w:rsidRDefault="00E353B2">
      <w:pPr>
        <w:jc w:val="center"/>
        <w:rPr>
          <w:b/>
          <w:sz w:val="28"/>
        </w:rPr>
      </w:pPr>
    </w:p>
    <w:p w14:paraId="225CBF82" w14:textId="77777777" w:rsidR="00E353B2" w:rsidRPr="004E616E" w:rsidRDefault="00E353B2">
      <w:pPr>
        <w:jc w:val="center"/>
        <w:rPr>
          <w:b/>
          <w:sz w:val="28"/>
        </w:rPr>
      </w:pPr>
    </w:p>
    <w:p w14:paraId="5B2BA243" w14:textId="77777777" w:rsidR="00E353B2" w:rsidRPr="004E616E" w:rsidRDefault="00E353B2">
      <w:pPr>
        <w:jc w:val="center"/>
        <w:rPr>
          <w:b/>
          <w:sz w:val="28"/>
        </w:rPr>
      </w:pPr>
    </w:p>
    <w:p w14:paraId="33FCBB7C" w14:textId="77777777" w:rsidR="00E353B2" w:rsidRPr="004E616E" w:rsidRDefault="00E353B2">
      <w:pPr>
        <w:jc w:val="center"/>
        <w:rPr>
          <w:b/>
          <w:sz w:val="28"/>
        </w:rPr>
      </w:pPr>
    </w:p>
    <w:p w14:paraId="01B1410B" w14:textId="77777777" w:rsidR="00E353B2" w:rsidRPr="004E616E" w:rsidRDefault="00E353B2">
      <w:pPr>
        <w:jc w:val="center"/>
        <w:rPr>
          <w:b/>
          <w:sz w:val="28"/>
        </w:rPr>
      </w:pPr>
    </w:p>
    <w:p w14:paraId="0818F0EE" w14:textId="77777777" w:rsidR="00E353B2" w:rsidRPr="004E616E" w:rsidRDefault="00E353B2">
      <w:pPr>
        <w:jc w:val="center"/>
        <w:rPr>
          <w:b/>
          <w:sz w:val="28"/>
        </w:rPr>
      </w:pPr>
    </w:p>
    <w:p w14:paraId="3FDF9B34" w14:textId="77777777" w:rsidR="00CB62CF" w:rsidRPr="004E616E" w:rsidRDefault="00CB62CF">
      <w:pPr>
        <w:jc w:val="center"/>
        <w:rPr>
          <w:b/>
          <w:sz w:val="28"/>
        </w:rPr>
      </w:pPr>
    </w:p>
    <w:p w14:paraId="0051E1F7" w14:textId="77777777" w:rsidR="00CB62CF" w:rsidRPr="004E616E" w:rsidRDefault="00CB62CF">
      <w:pPr>
        <w:jc w:val="center"/>
        <w:rPr>
          <w:b/>
          <w:sz w:val="28"/>
        </w:rPr>
      </w:pPr>
    </w:p>
    <w:p w14:paraId="6056813E" w14:textId="77777777" w:rsidR="00CB62CF" w:rsidRPr="004E616E" w:rsidRDefault="00CB62CF">
      <w:pPr>
        <w:jc w:val="center"/>
        <w:rPr>
          <w:b/>
          <w:sz w:val="28"/>
        </w:rPr>
      </w:pPr>
    </w:p>
    <w:p w14:paraId="71A9106C" w14:textId="77777777" w:rsidR="00CB62CF" w:rsidRPr="004E616E" w:rsidRDefault="00CB62CF">
      <w:pPr>
        <w:jc w:val="center"/>
        <w:rPr>
          <w:b/>
          <w:sz w:val="28"/>
        </w:rPr>
      </w:pPr>
    </w:p>
    <w:p w14:paraId="7DE7F2D8" w14:textId="77777777" w:rsidR="00CB62CF" w:rsidRPr="004E616E" w:rsidRDefault="00CB62CF">
      <w:pPr>
        <w:jc w:val="center"/>
        <w:rPr>
          <w:b/>
          <w:sz w:val="28"/>
        </w:rPr>
      </w:pPr>
    </w:p>
    <w:p w14:paraId="465C5329" w14:textId="77777777" w:rsidR="00CB62CF" w:rsidRPr="004E616E" w:rsidRDefault="00CB62CF">
      <w:pPr>
        <w:jc w:val="center"/>
        <w:rPr>
          <w:b/>
          <w:sz w:val="28"/>
        </w:rPr>
      </w:pPr>
    </w:p>
    <w:p w14:paraId="5EEF2E20" w14:textId="77777777" w:rsidR="00E353B2" w:rsidRPr="004E616E" w:rsidRDefault="00E353B2">
      <w:pPr>
        <w:jc w:val="center"/>
        <w:rPr>
          <w:b/>
          <w:sz w:val="28"/>
        </w:rPr>
      </w:pPr>
    </w:p>
    <w:p w14:paraId="18C9607D" w14:textId="77777777" w:rsidR="009A78BB" w:rsidRPr="004E616E" w:rsidRDefault="009A78BB">
      <w:pPr>
        <w:jc w:val="center"/>
        <w:rPr>
          <w:b/>
          <w:sz w:val="28"/>
        </w:rPr>
      </w:pPr>
    </w:p>
    <w:p w14:paraId="00874D3E" w14:textId="77777777" w:rsidR="00E353B2" w:rsidRPr="004E616E" w:rsidRDefault="00E353B2">
      <w:pPr>
        <w:jc w:val="center"/>
        <w:rPr>
          <w:b/>
          <w:sz w:val="28"/>
        </w:rPr>
      </w:pPr>
    </w:p>
    <w:p w14:paraId="61AAEEFB" w14:textId="77777777" w:rsidR="00507D20" w:rsidRPr="004E616E" w:rsidRDefault="00507D20">
      <w:pPr>
        <w:jc w:val="center"/>
        <w:rPr>
          <w:b/>
          <w:sz w:val="28"/>
        </w:rPr>
      </w:pPr>
    </w:p>
    <w:p w14:paraId="759EFA82" w14:textId="0274143E" w:rsidR="00E353B2" w:rsidRPr="004E616E" w:rsidRDefault="00BC1161" w:rsidP="006406C6">
      <w:pPr>
        <w:spacing w:after="120"/>
        <w:jc w:val="center"/>
        <w:rPr>
          <w:b/>
          <w:sz w:val="28"/>
        </w:rPr>
      </w:pPr>
      <w:r>
        <w:rPr>
          <w:noProof/>
        </w:rPr>
        <w:drawing>
          <wp:inline distT="0" distB="0" distL="0" distR="0" wp14:anchorId="163A34D8" wp14:editId="3A3932CA">
            <wp:extent cx="838200" cy="472440"/>
            <wp:effectExtent l="0" t="0" r="0" b="0"/>
            <wp:docPr id="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D4509" w14:textId="77777777"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14:paraId="054E5532" w14:textId="77777777" w:rsidR="00507D20" w:rsidRPr="004E616E" w:rsidRDefault="00CB62CF" w:rsidP="00507D20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  <w:r w:rsidR="00507D20" w:rsidRPr="004E616E">
        <w:rPr>
          <w:szCs w:val="24"/>
        </w:rPr>
        <w:lastRenderedPageBreak/>
        <w:t>Jednostka autorska,</w:t>
      </w:r>
    </w:p>
    <w:p w14:paraId="29271A6F" w14:textId="77777777" w:rsidR="00507D20" w:rsidRPr="004E616E" w:rsidRDefault="00507D20" w:rsidP="00507D20">
      <w:pPr>
        <w:spacing w:after="60"/>
        <w:jc w:val="center"/>
        <w:rPr>
          <w:szCs w:val="24"/>
        </w:rPr>
      </w:pPr>
      <w:r w:rsidRPr="004E616E">
        <w:rPr>
          <w:szCs w:val="24"/>
        </w:rPr>
        <w:t>opracowanie edytorskie i rozpowszechnienie:</w:t>
      </w:r>
    </w:p>
    <w:p w14:paraId="5C2DE1CC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Branżowy Zakład Doświadczalny Budownictwa Drogowego</w:t>
      </w:r>
    </w:p>
    <w:p w14:paraId="673C4844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i Mostowego Sp. z o.o.</w:t>
      </w:r>
    </w:p>
    <w:p w14:paraId="0EAD4DE5" w14:textId="77777777" w:rsidR="00507D20" w:rsidRPr="004E616E" w:rsidRDefault="00507D20" w:rsidP="00507D20">
      <w:pPr>
        <w:spacing w:before="60"/>
        <w:jc w:val="center"/>
        <w:rPr>
          <w:szCs w:val="24"/>
        </w:rPr>
      </w:pPr>
      <w:r w:rsidRPr="004E616E">
        <w:rPr>
          <w:szCs w:val="24"/>
        </w:rPr>
        <w:t>03-808 Warszawa</w:t>
      </w:r>
      <w:r w:rsidR="00317F08" w:rsidRPr="004E616E">
        <w:rPr>
          <w:szCs w:val="24"/>
        </w:rPr>
        <w:t xml:space="preserve">, ul. Mińska 25,   tel./fax   </w:t>
      </w:r>
      <w:r w:rsidR="00B146DE" w:rsidRPr="004E616E">
        <w:rPr>
          <w:szCs w:val="24"/>
        </w:rPr>
        <w:t xml:space="preserve">22 871 87 </w:t>
      </w:r>
      <w:r w:rsidRPr="004E616E">
        <w:rPr>
          <w:szCs w:val="24"/>
        </w:rPr>
        <w:t xml:space="preserve">90 </w:t>
      </w:r>
    </w:p>
    <w:p w14:paraId="299200F7" w14:textId="77777777" w:rsidR="00507D20" w:rsidRPr="004E616E" w:rsidRDefault="00507D20" w:rsidP="00507D20">
      <w:pPr>
        <w:spacing w:after="360"/>
        <w:jc w:val="center"/>
        <w:rPr>
          <w:szCs w:val="24"/>
        </w:rPr>
      </w:pPr>
      <w:r w:rsidRPr="004E616E">
        <w:rPr>
          <w:szCs w:val="24"/>
        </w:rPr>
        <w:t>www.drogowa.strefa.pl</w:t>
      </w:r>
    </w:p>
    <w:p w14:paraId="613BD51A" w14:textId="77777777" w:rsidR="00507D20" w:rsidRPr="004E616E" w:rsidRDefault="00507D20" w:rsidP="00507D20">
      <w:pPr>
        <w:spacing w:after="360"/>
        <w:rPr>
          <w:szCs w:val="24"/>
        </w:rPr>
      </w:pPr>
    </w:p>
    <w:p w14:paraId="4F6B2A53" w14:textId="77777777" w:rsidR="00CB1503" w:rsidRPr="004E616E" w:rsidRDefault="00CB1503" w:rsidP="00CB1503">
      <w:pPr>
        <w:spacing w:after="360"/>
        <w:rPr>
          <w:szCs w:val="24"/>
        </w:rPr>
      </w:pPr>
      <w:r w:rsidRPr="004E616E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4E616E">
        <w:rPr>
          <w:szCs w:val="24"/>
        </w:rPr>
        <w:t>robót na drogach i ulicach.</w:t>
      </w:r>
    </w:p>
    <w:p w14:paraId="5D4390DC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 xml:space="preserve">Treść ogólnej specyfikacji technicznej jest aktualna na dzień  </w:t>
      </w:r>
      <w:r w:rsidR="00697921">
        <w:rPr>
          <w:szCs w:val="24"/>
        </w:rPr>
        <w:t>31 stycznia</w:t>
      </w:r>
      <w:r w:rsidR="00317F08" w:rsidRPr="004E616E">
        <w:rPr>
          <w:szCs w:val="24"/>
        </w:rPr>
        <w:t xml:space="preserve"> 201</w:t>
      </w:r>
      <w:r w:rsidR="0062308D" w:rsidRPr="004E616E">
        <w:rPr>
          <w:szCs w:val="24"/>
        </w:rPr>
        <w:t>8</w:t>
      </w:r>
      <w:r w:rsidRPr="004E616E">
        <w:rPr>
          <w:szCs w:val="24"/>
        </w:rPr>
        <w:t xml:space="preserve"> r.</w:t>
      </w:r>
    </w:p>
    <w:p w14:paraId="0419388B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14:paraId="569AE032" w14:textId="77777777" w:rsidR="00507D20" w:rsidRPr="004E616E" w:rsidRDefault="00507D20" w:rsidP="00507D20">
      <w:pPr>
        <w:rPr>
          <w:szCs w:val="24"/>
        </w:rPr>
      </w:pPr>
    </w:p>
    <w:p w14:paraId="0E97C4BF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6F637A0C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14:paraId="564E1412" w14:textId="77777777"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4E616E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4E616E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14:paraId="0C64DE2B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="009A78BB" w:rsidRPr="004E616E">
          <w:rPr>
            <w:rStyle w:val="Hipercze"/>
            <w:noProof/>
          </w:rPr>
          <w:t>2. Materiały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_Toc344981394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14ABD31E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="009A78BB" w:rsidRPr="004E616E">
          <w:rPr>
            <w:rStyle w:val="Hipercze"/>
            <w:noProof/>
          </w:rPr>
          <w:t>3. Sprzęt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_Toc344981395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1ECEE1EB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="009A78BB" w:rsidRPr="004E616E">
          <w:rPr>
            <w:rStyle w:val="Hipercze"/>
            <w:noProof/>
          </w:rPr>
          <w:t>4. Transport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_Toc344981396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="0086575B" w:rsidRPr="004E616E">
          <w:rPr>
            <w:noProof/>
            <w:webHidden/>
          </w:rPr>
          <w:fldChar w:fldCharType="end"/>
        </w:r>
      </w:hyperlink>
    </w:p>
    <w:p w14:paraId="01BDBACF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="009A78BB" w:rsidRPr="004E616E">
          <w:rPr>
            <w:rStyle w:val="Hipercze"/>
            <w:noProof/>
          </w:rPr>
          <w:t>5. Wykonanie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_Toc344981397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66B440C8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="009A78BB" w:rsidRPr="004E616E">
          <w:rPr>
            <w:rStyle w:val="Hipercze"/>
            <w:noProof/>
          </w:rPr>
          <w:t>6. Kontrola jakości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_Toc344981398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2C263198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="009A78BB" w:rsidRPr="004E616E">
          <w:rPr>
            <w:rStyle w:val="Hipercze"/>
            <w:noProof/>
          </w:rPr>
          <w:t>7. Obmiar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_Toc344981399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="0086575B" w:rsidRPr="004E616E">
          <w:rPr>
            <w:noProof/>
            <w:webHidden/>
          </w:rPr>
          <w:fldChar w:fldCharType="end"/>
        </w:r>
      </w:hyperlink>
    </w:p>
    <w:p w14:paraId="50496524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="009A78BB" w:rsidRPr="004E616E">
          <w:rPr>
            <w:rStyle w:val="Hipercze"/>
            <w:noProof/>
          </w:rPr>
          <w:t>8. Odbiór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_Toc344981400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2AB9F683" w14:textId="77777777" w:rsidR="009A78BB" w:rsidRPr="004E616E" w:rsidRDefault="00000000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="009A78BB" w:rsidRPr="004E616E">
          <w:rPr>
            <w:rStyle w:val="Hipercze"/>
            <w:noProof/>
          </w:rPr>
          <w:t>9. Podstawa płatności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_Toc344981401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3B32D0AA" w14:textId="77777777" w:rsidR="009A78BB" w:rsidRPr="004E616E" w:rsidRDefault="00000000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="009A78BB" w:rsidRPr="004E616E">
          <w:rPr>
            <w:rStyle w:val="Hipercze"/>
            <w:noProof/>
          </w:rPr>
          <w:t>10. Przepisy związane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_Toc344981402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="0086575B" w:rsidRPr="004E616E">
          <w:rPr>
            <w:noProof/>
            <w:webHidden/>
          </w:rPr>
          <w:fldChar w:fldCharType="end"/>
        </w:r>
      </w:hyperlink>
    </w:p>
    <w:p w14:paraId="277BD1C4" w14:textId="77777777"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14:paraId="542B1508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13D2C307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E616E" w14:paraId="221DD1E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1790A555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32373CA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 w14:paraId="4BD15BEA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6D0AED6C" w14:textId="77777777"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57434C42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 w14:paraId="0F0B0A5D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9BFF4FA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1425F3EA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 w14:paraId="5818A1F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59947A9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545EE8DF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Skid Resistance Test (aparat - wahadło  do pomiaru szorstkości powierzchni)</w:t>
            </w:r>
          </w:p>
        </w:tc>
      </w:tr>
      <w:tr w:rsidR="0062308D" w:rsidRPr="004E616E" w14:paraId="2E70A50A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40AF466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734EBB34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 w14:paraId="0F5468E0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27840E2" w14:textId="77777777"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A5DE62F" w14:textId="77777777"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14:paraId="34481E03" w14:textId="77777777"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14:paraId="4DB41B40" w14:textId="77777777" w:rsidR="00E353B2" w:rsidRPr="004E616E" w:rsidRDefault="00E353B2">
      <w:pPr>
        <w:rPr>
          <w:szCs w:val="24"/>
        </w:rPr>
      </w:pPr>
    </w:p>
    <w:p w14:paraId="11864F01" w14:textId="77777777"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14:paraId="68918A4A" w14:textId="77777777" w:rsidR="00CB1503" w:rsidRPr="004E616E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E616E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 w:rsidRPr="004E616E">
        <w:rPr>
          <w:szCs w:val="24"/>
        </w:rPr>
        <w:t>Wstęp</w:t>
      </w:r>
      <w:bookmarkEnd w:id="3"/>
    </w:p>
    <w:p w14:paraId="32732A2D" w14:textId="77777777" w:rsidR="00CB1503" w:rsidRPr="004E616E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4E616E">
        <w:rPr>
          <w:szCs w:val="24"/>
        </w:rPr>
        <w:t>1.1. Przedmiot OST</w:t>
      </w:r>
      <w:bookmarkEnd w:id="4"/>
      <w:bookmarkEnd w:id="5"/>
    </w:p>
    <w:p w14:paraId="0725CC67" w14:textId="77777777"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>oznakowania poziomego dróg.</w:t>
      </w:r>
    </w:p>
    <w:p w14:paraId="501F4CE8" w14:textId="77777777" w:rsidR="00CB1503" w:rsidRPr="004E616E" w:rsidRDefault="00CB1503" w:rsidP="00CB1503">
      <w:pPr>
        <w:pStyle w:val="Nagwek2"/>
        <w:rPr>
          <w:szCs w:val="24"/>
        </w:rPr>
      </w:pPr>
      <w:bookmarkStart w:id="6" w:name="_Toc405615032"/>
      <w:bookmarkStart w:id="7" w:name="_Toc407161180"/>
      <w:r w:rsidRPr="004E616E">
        <w:rPr>
          <w:szCs w:val="24"/>
        </w:rPr>
        <w:t>1.2. Zakres stosowania OST</w:t>
      </w:r>
      <w:bookmarkEnd w:id="6"/>
      <w:bookmarkEnd w:id="7"/>
    </w:p>
    <w:p w14:paraId="5BD630AE" w14:textId="77777777"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14:paraId="4316593B" w14:textId="77777777" w:rsidR="00CB1503" w:rsidRPr="004E616E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4E616E">
        <w:rPr>
          <w:szCs w:val="24"/>
        </w:rPr>
        <w:t>1.3. Zakres robót objętych OST</w:t>
      </w:r>
      <w:bookmarkEnd w:id="8"/>
      <w:bookmarkEnd w:id="9"/>
    </w:p>
    <w:p w14:paraId="4B69F3FD" w14:textId="77777777"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14:paraId="3AC21CA8" w14:textId="77777777" w:rsidR="00D635E6" w:rsidRPr="004E616E" w:rsidRDefault="00D635E6" w:rsidP="00494F94">
      <w:pPr>
        <w:pStyle w:val="Nagwek2"/>
      </w:pPr>
      <w:r w:rsidRPr="004E616E">
        <w:t>1.4. Określenia podstawowe</w:t>
      </w:r>
    </w:p>
    <w:p w14:paraId="43D23A83" w14:textId="77777777"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>Na potrzeby niniejszej specyfikacji sformułowano następujące definicje dotyczące materiałów i wykonanych nimi poziomych oznakowań dróg</w:t>
      </w:r>
      <w:r w:rsidR="00EE3D72" w:rsidRPr="004E616E">
        <w:t>.</w:t>
      </w:r>
    </w:p>
    <w:p w14:paraId="731B997D" w14:textId="77777777"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dróg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14:paraId="04DC51D1" w14:textId="77777777"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14:paraId="133B66B7" w14:textId="77777777"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14:paraId="68E03F43" w14:textId="77777777"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7DE7E3CC" w14:textId="77777777"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441B0FFB" w14:textId="77777777"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5D40E839" w14:textId="77777777"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>Oznakowanie pomocnicze – przedznakowanie</w:t>
      </w:r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>poziomym znakowaniem dróg.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14:paraId="1E19BCF5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5C72CC35" w14:textId="77777777"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14:paraId="3B10F8DA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152796BE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14:paraId="2ACEBECE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587ABF20" w14:textId="77777777"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780303BE" w14:textId="77777777"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26B3770D" w14:textId="77777777"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4DEAFE45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B298105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14:paraId="1247827F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5C660845" w14:textId="77777777"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14:paraId="51581981" w14:textId="77777777"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14:paraId="3BD74CEB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r w:rsidR="00096FC2" w:rsidRPr="004E616E">
        <w:t xml:space="preserve">mm. Wyjątkowo linie strukturalne i profilowane </w:t>
      </w:r>
      <w:r w:rsidR="00697921">
        <w:t>mogą być nakładane warstwą do 5 </w:t>
      </w:r>
      <w:r w:rsidR="00096FC2" w:rsidRPr="004E616E">
        <w:t xml:space="preserve">mm.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14:paraId="4DAEB228" w14:textId="77777777"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>(odblaski najezdniowe)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14:paraId="41F579C1" w14:textId="77777777"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14:paraId="014CB70F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14:paraId="77177B09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>Materiał uszorstniający</w:t>
      </w:r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14:paraId="5AD7F823" w14:textId="77777777"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pkt 1.4.</w:t>
      </w:r>
    </w:p>
    <w:p w14:paraId="2A574370" w14:textId="77777777"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14:paraId="70C2E8AA" w14:textId="77777777"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pkt 1.5</w:t>
      </w:r>
      <w:r w:rsidRPr="004E616E">
        <w:t>.</w:t>
      </w:r>
    </w:p>
    <w:p w14:paraId="0064BED1" w14:textId="77777777" w:rsidR="00CB62CF" w:rsidRPr="004E616E" w:rsidRDefault="00CB62CF" w:rsidP="00CB62CF">
      <w:pPr>
        <w:pStyle w:val="Nagwek1"/>
      </w:pPr>
      <w:bookmarkStart w:id="10" w:name="_Toc344981394"/>
      <w:r w:rsidRPr="004E616E">
        <w:lastRenderedPageBreak/>
        <w:t xml:space="preserve">2. </w:t>
      </w:r>
      <w:r w:rsidR="00DE22B8" w:rsidRPr="004E616E">
        <w:t>Materiały</w:t>
      </w:r>
      <w:bookmarkEnd w:id="10"/>
    </w:p>
    <w:p w14:paraId="33F9118C" w14:textId="77777777" w:rsidR="00D635E6" w:rsidRPr="004E616E" w:rsidRDefault="00D635E6" w:rsidP="00D635E6">
      <w:pPr>
        <w:pStyle w:val="Nagwek2"/>
      </w:pPr>
      <w:bookmarkStart w:id="11" w:name="_Toc344981395"/>
      <w:r w:rsidRPr="004E616E">
        <w:t>2.1. Ogólne wymagania dotyczące materiałów</w:t>
      </w:r>
    </w:p>
    <w:p w14:paraId="7522F57C" w14:textId="77777777"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pkt 2</w:t>
      </w:r>
      <w:r w:rsidRPr="004E616E">
        <w:t>.</w:t>
      </w:r>
    </w:p>
    <w:p w14:paraId="5930852A" w14:textId="77777777"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14:paraId="3571847C" w14:textId="77777777" w:rsidR="000F0135" w:rsidRPr="004E616E" w:rsidRDefault="002802F6" w:rsidP="002802F6">
      <w:r w:rsidRPr="004E616E">
        <w:tab/>
      </w:r>
      <w:r w:rsidR="00C82809" w:rsidRPr="004E616E"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14:paraId="5EF455EC" w14:textId="77777777"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14:paraId="5E912682" w14:textId="77777777"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r w:rsidR="00C70B45" w:rsidRPr="004E616E">
        <w:t xml:space="preserve">późn.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14:paraId="017F3906" w14:textId="77777777"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>ustawą z 13 kwietnia 2016 r. [16] zawierającą ustalenia wprowadzone Rozporządzeniem Parlamentu Europejskiego i Rady nr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14:paraId="08BB4EF5" w14:textId="77777777"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14:paraId="14D0D431" w14:textId="77777777"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14:paraId="2A6909D9" w14:textId="77777777"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14:paraId="1AAB81D8" w14:textId="77777777" w:rsidR="002802F6" w:rsidRPr="004E616E" w:rsidRDefault="002802F6" w:rsidP="002802F6">
      <w:pPr>
        <w:pStyle w:val="Nagwek2"/>
      </w:pPr>
      <w:r w:rsidRPr="004E616E">
        <w:t>2.4. Oznakowanie opakowań</w:t>
      </w:r>
    </w:p>
    <w:p w14:paraId="40A0F98C" w14:textId="77777777" w:rsidR="00D94F4D" w:rsidRPr="004E616E" w:rsidRDefault="002802F6" w:rsidP="00D94F4D">
      <w:r w:rsidRPr="004E616E">
        <w:tab/>
      </w:r>
      <w:r w:rsidR="00D94F4D" w:rsidRPr="004E616E">
        <w:t>Wyrób budowlany, w tym materiały do poziomego oznakowania dróg</w:t>
      </w:r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>(Dz. U. Nr 198, poz. 2041 z późn</w:t>
      </w:r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14:paraId="7A924948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14:paraId="59125A5F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14:paraId="3021DB3C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14:paraId="1DE455C8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14:paraId="5BBB89FC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14:paraId="44A96875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klasa zadeklarowanych właściwości użytkowych; </w:t>
      </w:r>
    </w:p>
    <w:p w14:paraId="3219172A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14:paraId="079A64C0" w14:textId="77777777"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14:paraId="4917DFF5" w14:textId="77777777"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14:paraId="33F79B69" w14:textId="77777777"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14:paraId="3D11EA14" w14:textId="77777777"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14:paraId="734DE06C" w14:textId="77777777"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14:paraId="0DA7834D" w14:textId="77777777"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14:paraId="6E64E262" w14:textId="77777777"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14:paraId="2F4DB96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14:paraId="53CE31D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dróg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14:paraId="285A7F90" w14:textId="77777777"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dróg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14:paraId="32DC8038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14:paraId="502FB411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14:paraId="511BD43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14:paraId="33A8BB8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6B2F5F24" w14:textId="77777777"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14:paraId="1361E942" w14:textId="77777777"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14:paraId="2E3E4226" w14:textId="77777777"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14:paraId="257C75FC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14:paraId="32C717A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14:paraId="1AE2D94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14:paraId="0BB6457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6A92F948" w14:textId="77777777"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14:paraId="23723B51" w14:textId="77777777"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dróg.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14:paraId="705A4513" w14:textId="77777777"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>Podstawowe wymagania odnośnie materiałów do poziomego oznakowania dróg</w:t>
      </w:r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E616E" w14:paraId="3D2DC018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5218E203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1FA36D86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5BAD7EC0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29E47A1F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14:paraId="1BE5BF17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1F2F217A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6E24071B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77318314" w14:textId="77777777"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417E823D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2D572E43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04967A7D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14:paraId="4D56D6DF" w14:textId="77777777" w:rsidTr="00E319A0">
        <w:tc>
          <w:tcPr>
            <w:tcW w:w="567" w:type="dxa"/>
          </w:tcPr>
          <w:p w14:paraId="57E0993D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14:paraId="5E63A8BA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14:paraId="304CD32B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E4DEC2B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14:paraId="5E69F567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1F84AB5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14:paraId="2E6B0304" w14:textId="77777777" w:rsidTr="00E319A0">
        <w:tc>
          <w:tcPr>
            <w:tcW w:w="567" w:type="dxa"/>
          </w:tcPr>
          <w:p w14:paraId="177E100A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14:paraId="5A3A201B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r w:rsidRPr="004E616E">
              <w:t>μm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14:paraId="02EE88CC" w14:textId="77777777"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1402BD8C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14:paraId="482E699F" w14:textId="77777777"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3796C75D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14:paraId="701DA792" w14:textId="77777777" w:rsidTr="00E319A0">
        <w:trPr>
          <w:trHeight w:val="564"/>
        </w:trPr>
        <w:tc>
          <w:tcPr>
            <w:tcW w:w="567" w:type="dxa"/>
          </w:tcPr>
          <w:p w14:paraId="5A5F8E30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14:paraId="1EDEAA32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r w:rsidRPr="004E616E">
              <w:t>utwar</w:t>
            </w:r>
            <w:r w:rsidR="00E319A0" w:rsidRPr="004E616E">
              <w:t>-</w:t>
            </w:r>
            <w:r w:rsidRPr="004E616E">
              <w:t>dzaczem (tylko masy chemoutwardzalne)</w:t>
            </w:r>
          </w:p>
        </w:tc>
        <w:tc>
          <w:tcPr>
            <w:tcW w:w="1134" w:type="dxa"/>
            <w:vAlign w:val="center"/>
          </w:tcPr>
          <w:p w14:paraId="5F340313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minuta</w:t>
            </w:r>
          </w:p>
        </w:tc>
        <w:tc>
          <w:tcPr>
            <w:tcW w:w="2552" w:type="dxa"/>
          </w:tcPr>
          <w:p w14:paraId="6966D19B" w14:textId="77777777"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14:paraId="2884221E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14:paraId="515A9932" w14:textId="77777777" w:rsidTr="00E319A0">
        <w:trPr>
          <w:trHeight w:val="613"/>
        </w:trPr>
        <w:tc>
          <w:tcPr>
            <w:tcW w:w="567" w:type="dxa"/>
          </w:tcPr>
          <w:p w14:paraId="3CB2819A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14:paraId="2722CAA3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14:paraId="7CC492F2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1C4655E9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14:paraId="3624A1CB" w14:textId="77777777" w:rsidTr="00E319A0">
        <w:trPr>
          <w:trHeight w:val="964"/>
        </w:trPr>
        <w:tc>
          <w:tcPr>
            <w:tcW w:w="567" w:type="dxa"/>
          </w:tcPr>
          <w:p w14:paraId="1BB3ECEE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14:paraId="6095312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 xml:space="preserve">Współczynnik luminancji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14:paraId="568BF5C4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14:paraId="5260546B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14:paraId="54935C25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czerwona</w:t>
            </w:r>
          </w:p>
          <w:p w14:paraId="3442D806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niebieska</w:t>
            </w:r>
          </w:p>
          <w:p w14:paraId="03663D31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zielona</w:t>
            </w:r>
          </w:p>
          <w:p w14:paraId="04464092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1627C44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0EA0D9B1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14:paraId="4BCC1A3D" w14:textId="77777777"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14:paraId="7017862D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14:paraId="51835B64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14:paraId="3755ECA9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7664E75B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180C97B4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14:paraId="620F3328" w14:textId="77777777" w:rsidTr="00E319A0">
        <w:trPr>
          <w:trHeight w:val="435"/>
        </w:trPr>
        <w:tc>
          <w:tcPr>
            <w:tcW w:w="567" w:type="dxa"/>
          </w:tcPr>
          <w:p w14:paraId="365FB493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14:paraId="109F3E5A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</w:p>
        </w:tc>
        <w:tc>
          <w:tcPr>
            <w:tcW w:w="1134" w:type="dxa"/>
          </w:tcPr>
          <w:p w14:paraId="4827B918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6F4A29D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14:paraId="44E7968D" w14:textId="77777777" w:rsidTr="00E319A0">
        <w:trPr>
          <w:trHeight w:val="553"/>
        </w:trPr>
        <w:tc>
          <w:tcPr>
            <w:tcW w:w="567" w:type="dxa"/>
          </w:tcPr>
          <w:p w14:paraId="7C2A625D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14:paraId="010C8C0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14:paraId="59641D3D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HP3</w:t>
            </w:r>
            <w:r w:rsidR="00093882" w:rsidRPr="004E616E">
              <w:t>)</w:t>
            </w:r>
          </w:p>
          <w:p w14:paraId="70C2984E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14:paraId="7459EA4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87CE4FB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14:paraId="2A694687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14:paraId="23C37E9D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14:paraId="1DDD1126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14:paraId="0AE034F8" w14:textId="77777777" w:rsidTr="00E319A0">
        <w:trPr>
          <w:trHeight w:val="272"/>
        </w:trPr>
        <w:tc>
          <w:tcPr>
            <w:tcW w:w="567" w:type="dxa"/>
          </w:tcPr>
          <w:p w14:paraId="03877E76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14:paraId="000B232D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14:paraId="46513290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40DA78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14:paraId="19CC8AF5" w14:textId="77777777" w:rsidTr="00E319A0">
        <w:trPr>
          <w:trHeight w:val="553"/>
        </w:trPr>
        <w:tc>
          <w:tcPr>
            <w:tcW w:w="567" w:type="dxa"/>
          </w:tcPr>
          <w:p w14:paraId="565CC28B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14:paraId="3FA02E08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14:paraId="7F12B315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UV1)</w:t>
            </w:r>
          </w:p>
          <w:p w14:paraId="0B6D2617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UV2)</w:t>
            </w:r>
          </w:p>
        </w:tc>
        <w:tc>
          <w:tcPr>
            <w:tcW w:w="1134" w:type="dxa"/>
          </w:tcPr>
          <w:p w14:paraId="755B04C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FD2A6D3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0F56BB68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0D603497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ECE33FC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07AD2E0E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14:paraId="2C1BF8C2" w14:textId="77777777" w:rsidTr="00E319A0">
        <w:trPr>
          <w:trHeight w:val="553"/>
        </w:trPr>
        <w:tc>
          <w:tcPr>
            <w:tcW w:w="567" w:type="dxa"/>
          </w:tcPr>
          <w:p w14:paraId="56FB9180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14:paraId="0C09B3B2" w14:textId="77777777"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14:paraId="6B3F5F1F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BR2)</w:t>
            </w:r>
          </w:p>
          <w:p w14:paraId="79310F96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BR1)</w:t>
            </w:r>
          </w:p>
        </w:tc>
        <w:tc>
          <w:tcPr>
            <w:tcW w:w="1134" w:type="dxa"/>
          </w:tcPr>
          <w:p w14:paraId="6A2FD9E9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48C7B98D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3126445E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2419A470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06C631CF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7C7192DC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14:paraId="09EC8712" w14:textId="77777777" w:rsidTr="00E319A0">
        <w:trPr>
          <w:trHeight w:val="553"/>
        </w:trPr>
        <w:tc>
          <w:tcPr>
            <w:tcW w:w="567" w:type="dxa"/>
          </w:tcPr>
          <w:p w14:paraId="4823079D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14:paraId="02E7E36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14:paraId="150BF0A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061C621C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powłoka po badaniu nie powinna wykazywać oznak częściowego lub całkowitego uszkodze</w:t>
            </w:r>
            <w:r w:rsidR="00257733" w:rsidRPr="004E616E">
              <w:t>-</w:t>
            </w:r>
            <w:r w:rsidRPr="004E616E">
              <w:t>nia, uszorstnienia lub odbarwienia</w:t>
            </w:r>
          </w:p>
        </w:tc>
      </w:tr>
      <w:tr w:rsidR="003A4F38" w:rsidRPr="004E616E" w14:paraId="7DE6AEBF" w14:textId="77777777" w:rsidTr="00697921">
        <w:trPr>
          <w:trHeight w:val="553"/>
        </w:trPr>
        <w:tc>
          <w:tcPr>
            <w:tcW w:w="567" w:type="dxa"/>
          </w:tcPr>
          <w:p w14:paraId="5206682C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14:paraId="5AD7476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0FDA6DEB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14:paraId="49B798C0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14:paraId="236BE96D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14:paraId="5306F0CE" w14:textId="77777777" w:rsidTr="00697921">
        <w:trPr>
          <w:trHeight w:val="553"/>
        </w:trPr>
        <w:tc>
          <w:tcPr>
            <w:tcW w:w="567" w:type="dxa"/>
          </w:tcPr>
          <w:p w14:paraId="15CABF6A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14:paraId="1E1DF9E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14:paraId="7F082BAA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14:paraId="77800D6B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14:paraId="068FBB09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14:paraId="40751738" w14:textId="77777777" w:rsidTr="00E319A0">
        <w:trPr>
          <w:trHeight w:val="553"/>
        </w:trPr>
        <w:tc>
          <w:tcPr>
            <w:tcW w:w="567" w:type="dxa"/>
          </w:tcPr>
          <w:p w14:paraId="4C50F2F1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14:paraId="5884D4CD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14:paraId="7AE4A0B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2FF6DAC2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14:paraId="2C332091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t>klasa C1</w:t>
            </w:r>
          </w:p>
        </w:tc>
      </w:tr>
    </w:tbl>
    <w:p w14:paraId="67089030" w14:textId="77777777"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14:paraId="4E908144" w14:textId="77777777"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3"/>
        <w:gridCol w:w="3352"/>
        <w:gridCol w:w="2864"/>
      </w:tblGrid>
      <w:tr w:rsidR="00B01277" w:rsidRPr="004E616E" w14:paraId="2DD2ECD2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18BBE2E6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7AFC592F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3DF652CA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14:paraId="3F2306F2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0FD3FB2D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52579A61" w14:textId="77777777"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05CA5B73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14:paraId="41B39F91" w14:textId="77777777" w:rsidTr="00AC62D2">
        <w:tc>
          <w:tcPr>
            <w:tcW w:w="2518" w:type="dxa"/>
          </w:tcPr>
          <w:p w14:paraId="3DCE4649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14:paraId="2D6B263A" w14:textId="77777777"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14:paraId="02A65265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14:paraId="35B5A05C" w14:textId="77777777" w:rsidTr="00AC62D2">
        <w:tc>
          <w:tcPr>
            <w:tcW w:w="2518" w:type="dxa"/>
          </w:tcPr>
          <w:p w14:paraId="22FD6455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14:paraId="6DFED583" w14:textId="77777777"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14:paraId="6451EB1D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14:paraId="10B5DFE0" w14:textId="77777777" w:rsidTr="00AC62D2">
        <w:tc>
          <w:tcPr>
            <w:tcW w:w="2518" w:type="dxa"/>
          </w:tcPr>
          <w:p w14:paraId="13D5C7AF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14:paraId="0B5A4B63" w14:textId="77777777"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14:paraId="220ABB08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14:paraId="1AD7B95E" w14:textId="77777777" w:rsidTr="00AC62D2">
        <w:tc>
          <w:tcPr>
            <w:tcW w:w="2518" w:type="dxa"/>
          </w:tcPr>
          <w:p w14:paraId="2C5A502B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14:paraId="1FC25984" w14:textId="77777777"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14:paraId="7DF0D2E6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14:paraId="60EF0FB5" w14:textId="77777777"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14:paraId="4E3A744F" w14:textId="77777777"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14:paraId="338CE792" w14:textId="77777777"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14:paraId="3F9CA2F5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4E616E">
          <w:t>180°C</w:t>
        </w:r>
      </w:smartTag>
      <w:r w:rsidR="00316B0C" w:rsidRPr="004E616E"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4E616E">
          <w:t>220°C</w:t>
        </w:r>
      </w:smartTag>
      <w:r w:rsidR="00316B0C" w:rsidRPr="004E616E">
        <w:t>, dzięki czemu po stopieniu łączy się z nawierzchnią.</w:t>
      </w:r>
    </w:p>
    <w:p w14:paraId="77245F73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14:paraId="496EC5CC" w14:textId="77777777"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E616E">
        <w:rPr>
          <w:i/>
        </w:rPr>
        <w:t>overlay</w:t>
      </w:r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r w:rsidRPr="004E616E">
        <w:rPr>
          <w:i/>
        </w:rPr>
        <w:t>primera</w:t>
      </w:r>
      <w:r w:rsidRPr="004E616E">
        <w:t xml:space="preserve">), który wzmacnia przyleganie taśmy do podłoża, wiążąc kurz. Drugą, bardziej zalecaną, metodą naklejania taśmy jest metoda </w:t>
      </w:r>
      <w:r w:rsidRPr="004E616E">
        <w:rPr>
          <w:i/>
        </w:rPr>
        <w:t>inlay</w:t>
      </w:r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39A7093D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14:paraId="581A32BD" w14:textId="77777777"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4E616E">
          <w:t>75 mm</w:t>
        </w:r>
      </w:smartTag>
      <w:r w:rsidR="004358DE" w:rsidRPr="004E616E"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4E616E">
          <w:t>3 mm</w:t>
        </w:r>
      </w:smartTag>
      <w:r w:rsidR="004358DE" w:rsidRPr="004E616E"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4E616E">
          <w:t>4 mm</w:t>
        </w:r>
      </w:smartTag>
      <w:r w:rsidR="004358DE" w:rsidRPr="004E616E"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4E616E">
          <w:t>25 mm</w:t>
        </w:r>
      </w:smartTag>
      <w:r w:rsidR="004358DE" w:rsidRPr="004E616E">
        <w:t>. Wystarczająco duża elastyczność pasa pozwala na klejenie go do podłoży nierównych. Stosowane są kleje chemoutwardzalne i termoplastyczne.</w:t>
      </w:r>
    </w:p>
    <w:p w14:paraId="001964BD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14:paraId="693A6599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</w:t>
      </w:r>
      <w:r w:rsidR="00F70963" w:rsidRPr="004E616E">
        <w:lastRenderedPageBreak/>
        <w:t xml:space="preserve">polimetakrylanu metylu i folie odblaskowe mikropryzmatyczne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14:paraId="00588E9B" w14:textId="77777777" w:rsidR="00F70963" w:rsidRPr="004E616E" w:rsidRDefault="004E616E" w:rsidP="00F70963">
      <w:r>
        <w:tab/>
      </w:r>
      <w:r w:rsidR="00F70963" w:rsidRPr="004E616E"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4E616E">
          <w:t>25 mm</w:t>
        </w:r>
      </w:smartTag>
      <w:r w:rsidR="00F70963" w:rsidRPr="004E616E">
        <w:t>. Barwa, w przypadku oznakowania trwałego, powinna być biała lub czerwona, a dla oznakowania czasowego – żółta zgodnie z załącznikiem nr 2 do rozporządzenia Ministra Infrastruktury [</w:t>
      </w:r>
      <w:r w:rsidR="001D7FC1" w:rsidRPr="004E616E">
        <w:t>11</w:t>
      </w:r>
      <w:r w:rsidR="00F70963" w:rsidRPr="004E616E">
        <w:t>].</w:t>
      </w:r>
    </w:p>
    <w:p w14:paraId="60638043" w14:textId="77777777"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14:paraId="643C6DC5" w14:textId="77777777" w:rsidR="009D7AAB" w:rsidRPr="004E616E" w:rsidRDefault="009D7AAB" w:rsidP="009D7AAB">
      <w:r w:rsidRPr="004E616E">
        <w:t>Określono dwie klasy trwałych PEO:</w:t>
      </w:r>
    </w:p>
    <w:p w14:paraId="7D4C0836" w14:textId="77777777" w:rsidR="009D7AAB" w:rsidRPr="004E616E" w:rsidRDefault="009D7AAB" w:rsidP="009D7AAB">
      <w:r w:rsidRPr="004E616E">
        <w:t>-</w:t>
      </w:r>
      <w:r w:rsidRPr="004E616E">
        <w:tab/>
        <w:t>klasa PRP 0 - wymaganie nie określone</w:t>
      </w:r>
    </w:p>
    <w:p w14:paraId="68E4042A" w14:textId="77777777" w:rsidR="009D7AAB" w:rsidRPr="004E616E" w:rsidRDefault="009D7AAB" w:rsidP="009D7AAB">
      <w:r w:rsidRPr="004E616E">
        <w:t>-</w:t>
      </w:r>
      <w:r w:rsidRPr="004E616E">
        <w:tab/>
        <w:t xml:space="preserve">klasa PRP 1 - nie mniej niż w tablicy </w:t>
      </w:r>
      <w:r w:rsidR="0002442E" w:rsidRPr="004E616E">
        <w:t>2</w:t>
      </w:r>
      <w:r w:rsidRPr="004E616E">
        <w:t>.</w:t>
      </w:r>
    </w:p>
    <w:p w14:paraId="0E80A58A" w14:textId="77777777"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>Klasa PRP 1- Minimalne wartości współczynnika odbicia współdrożnego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48"/>
        <w:gridCol w:w="1123"/>
        <w:gridCol w:w="1265"/>
        <w:gridCol w:w="1264"/>
        <w:gridCol w:w="1264"/>
      </w:tblGrid>
      <w:tr w:rsidR="009D7AAB" w:rsidRPr="004E616E" w14:paraId="7A066C0F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85B5048" w14:textId="77777777"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14:paraId="6223E05A" w14:textId="77777777"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1562C2D3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08D8E23C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036BD983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5B843587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4FE2E7C6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636C6A7E" w14:textId="77777777"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513E451B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5CEDF4C6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2FD43336" w14:textId="77777777"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7ABD6BF1" w14:textId="77777777"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0D0C683E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26E12" w14:textId="77777777" w:rsidR="009D7AAB" w:rsidRPr="004E616E" w:rsidRDefault="009D7AAB" w:rsidP="009D7AAB">
            <w:r w:rsidRPr="004E616E">
              <w:t>Minimalna wartość R,</w:t>
            </w:r>
          </w:p>
          <w:p w14:paraId="5FA58BE4" w14:textId="77777777"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6CF4A47C" w14:textId="77777777"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14:paraId="00571027" w14:textId="77777777"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14:paraId="2713593F" w14:textId="77777777"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2C539EC1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14:paraId="1EFE2450" w14:textId="77777777"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14:paraId="16C3CE82" w14:textId="77777777"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70D6029A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14:paraId="5D2EC2AF" w14:textId="77777777"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14:paraId="65EF8D69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0ED2E" w14:textId="77777777"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14:paraId="4E67D71A" w14:textId="77777777"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14:paraId="00B3CEAD" w14:textId="77777777"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14:paraId="3007B824" w14:textId="77777777"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E616E" w14:paraId="45827C64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330031A" w14:textId="77777777"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53F3B940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816A24E" w14:textId="77777777"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75D6899" w14:textId="77777777"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14:paraId="2A7FB542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AD4C1" w14:textId="77777777"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00F0D472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3212D535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178A2A26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14:paraId="00595EB7" w14:textId="77777777"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4E616E">
          <w:t>25 mm</w:t>
        </w:r>
      </w:smartTag>
      <w:r w:rsidRPr="004E616E">
        <w:t>.</w:t>
      </w:r>
    </w:p>
    <w:p w14:paraId="7F933103" w14:textId="77777777"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14:paraId="4CCC2DD3" w14:textId="77777777"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14:paraId="5006CD4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>C co najmniej siłą 60 kN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14:paraId="2FFEA7B0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14:paraId="5773E4ED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S0:</w:t>
      </w:r>
      <w:r w:rsidRPr="004E616E">
        <w:tab/>
        <w:t xml:space="preserve"> właściwości nie oznaczone;</w:t>
      </w:r>
    </w:p>
    <w:p w14:paraId="142237B6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S1:</w:t>
      </w:r>
      <w:r w:rsidRPr="004E616E">
        <w:tab/>
        <w:t xml:space="preserve"> 42 i więcej pozostałych PEO;</w:t>
      </w:r>
    </w:p>
    <w:p w14:paraId="7FBFEBE6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S2:</w:t>
      </w:r>
      <w:r w:rsidRPr="004E616E">
        <w:tab/>
        <w:t xml:space="preserve"> od 35 do 41 pozostałych PEO;</w:t>
      </w:r>
    </w:p>
    <w:p w14:paraId="00C9CBE6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S3:</w:t>
      </w:r>
      <w:r w:rsidRPr="004E616E">
        <w:tab/>
        <w:t xml:space="preserve"> od 1 do 34 pozostałych PEO.</w:t>
      </w:r>
    </w:p>
    <w:p w14:paraId="589FD50D" w14:textId="77777777"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14:paraId="06BD2ACB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R0: właściwości nie oznaczone;</w:t>
      </w:r>
    </w:p>
    <w:p w14:paraId="221F6F3C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R1: średnia wartość R od 99% do 100%;</w:t>
      </w:r>
    </w:p>
    <w:p w14:paraId="2AFB2132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R2: średnia wartość R od 50% do 99%;</w:t>
      </w:r>
    </w:p>
    <w:p w14:paraId="7F35512E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R3: średnia wartość R od 20% do 49%;</w:t>
      </w:r>
    </w:p>
    <w:p w14:paraId="3B783FA2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R4: średnia wartość R od 1% do 19%.</w:t>
      </w:r>
    </w:p>
    <w:p w14:paraId="0F2DEF50" w14:textId="77777777"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14:paraId="70429226" w14:textId="77777777"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14:paraId="44ED9D96" w14:textId="77777777"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14:paraId="6AC35EFA" w14:textId="77777777"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14:paraId="641F94B4" w14:textId="77777777"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E616E" w14:paraId="21ADB8F2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A98AF35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E865AB9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3533636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A5388A3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14:paraId="75F3CC9D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9CECB0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F30EE6F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37F1A3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3DE7D6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14:paraId="36209698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FD9501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2F4A057B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C1096A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2F729" w14:textId="77777777"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14:paraId="4981347A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3E0FA0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36EA2EC3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14:paraId="5110CD2D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9C052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14:paraId="587D64E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95E32A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14:paraId="5A38A0E4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14:paraId="445E8071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C70A80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7AEADD10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FA5BA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F58E3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14:paraId="22C5FD5A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72576D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5590E26A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14:paraId="324AD30D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14:paraId="7B8F6BB1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14:paraId="48235A90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14:paraId="0F562A7F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A8F7FD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283EAB69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14:paraId="0742906C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1FAB385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069CD81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1AC192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7F80E85C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14:paraId="0F5F07F6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14:paraId="4BC129A1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14:paraId="4C66E75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14:paraId="1FA367FA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952C21" w14:textId="77777777"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15CABDF1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E572C3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705CC3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14:paraId="5AD8B211" w14:textId="77777777"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14:paraId="4634249F" w14:textId="77777777"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14:paraId="596DB78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14:paraId="6127D3F2" w14:textId="77777777"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>Materiał uszorstniający</w:t>
      </w:r>
    </w:p>
    <w:p w14:paraId="4FFAD370" w14:textId="77777777"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>Materiał uszorstniający</w:t>
      </w:r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r w:rsidR="00DF4198" w:rsidRPr="004E616E">
        <w:t>uszorstniający</w:t>
      </w:r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uszorstniający (kruszywo przeciwpoślizgowe) oraz mieszanina kulek szklanych z materiałem uszorstniającym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14:paraId="648E586F" w14:textId="77777777"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E616E" w14:paraId="7B552D83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3E397FB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D4A431E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4FD7B96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B7B1158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14:paraId="6441EEA5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C004E9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891E1D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54EC3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7D8B8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14:paraId="0D5FF194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6D2E0C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78C50BD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215FD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124EA5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14:paraId="46517181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361E1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68EC789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89A197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09215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14:paraId="5FE57169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C4CB6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6497BCB4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F3662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462425" w14:textId="77777777"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14:paraId="1ACB42EA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3CBE69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35617FE3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14:paraId="7873F4B7" w14:textId="77777777"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14:paraId="13800320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14:paraId="310492CE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14:paraId="1780BACF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B6619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ED8B130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14:paraId="1A124BB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4AEE833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3B2BC9FD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F0CAED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45A59BAC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14:paraId="7D51EA73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14:paraId="4A9C3D3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14:paraId="66E5D939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14:paraId="02D2D15F" w14:textId="77777777"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14:paraId="6CB6CC20" w14:textId="77777777"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14:paraId="3BC1E4AF" w14:textId="77777777"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r w:rsidR="00F53D2F">
        <w:t>bhp</w:t>
      </w:r>
      <w:r w:rsidR="00437029" w:rsidRPr="004E616E">
        <w:t>.</w:t>
      </w:r>
    </w:p>
    <w:p w14:paraId="186EDE20" w14:textId="77777777"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14:paraId="704C2F37" w14:textId="77777777"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35BC36A9" w14:textId="77777777" w:rsidR="002802F6" w:rsidRPr="004E616E" w:rsidRDefault="002802F6" w:rsidP="002802F6">
      <w:r w:rsidRPr="004E616E"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1089B79B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14:paraId="0E55705B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14:paraId="7EC40BA0" w14:textId="77777777"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14:paraId="41FEFEA6" w14:textId="77777777" w:rsidR="00DE22B8" w:rsidRPr="004E616E" w:rsidRDefault="00DE22B8" w:rsidP="00DE22B8">
      <w:pPr>
        <w:pStyle w:val="Nagwek1"/>
      </w:pPr>
      <w:r w:rsidRPr="004E616E">
        <w:t>3. Sprzęt</w:t>
      </w:r>
      <w:bookmarkEnd w:id="11"/>
    </w:p>
    <w:p w14:paraId="6E7BF427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2" w:name="_Toc344981396"/>
      <w:r w:rsidRPr="004E616E">
        <w:t>3.1. Ogólne wymagania dotyczące sprzętu</w:t>
      </w:r>
    </w:p>
    <w:p w14:paraId="245271CF" w14:textId="77777777"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14:paraId="09E4CC92" w14:textId="77777777"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14:paraId="2988C3A0" w14:textId="77777777"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7EC588A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14:paraId="7B1812A1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14:paraId="658FB1E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14:paraId="54A80DA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malowarek</w:t>
      </w:r>
      <w:r w:rsidR="003A2506" w:rsidRPr="004E616E">
        <w:t xml:space="preserve"> liniowych</w:t>
      </w:r>
      <w:r w:rsidRPr="004E616E">
        <w:t>,</w:t>
      </w:r>
    </w:p>
    <w:p w14:paraId="4E1FD438" w14:textId="77777777" w:rsidR="003A2506" w:rsidRPr="004E616E" w:rsidRDefault="003A2506" w:rsidP="004F1F3F">
      <w:pPr>
        <w:numPr>
          <w:ilvl w:val="0"/>
          <w:numId w:val="1"/>
        </w:numPr>
      </w:pPr>
      <w:r w:rsidRPr="004E616E">
        <w:t>malowarek ręcznych,</w:t>
      </w:r>
    </w:p>
    <w:p w14:paraId="361D566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14:paraId="1E88F3D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wyklejarek do taśm,</w:t>
      </w:r>
    </w:p>
    <w:p w14:paraId="06FEE542" w14:textId="77777777"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14:paraId="7BADD543" w14:textId="77777777"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14:paraId="56DB65B2" w14:textId="77777777"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14:paraId="39D94F55" w14:textId="77777777"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przedznakowania</w:t>
      </w:r>
      <w:r w:rsidR="004053D3" w:rsidRPr="004E616E">
        <w:t>,</w:t>
      </w:r>
    </w:p>
    <w:p w14:paraId="60C53868" w14:textId="77777777"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14:paraId="0911E765" w14:textId="77777777"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14:paraId="0EE6B99A" w14:textId="77777777"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>Wykonawca powinien zapewnić odpowiednią jakość, ilość i wydajność malowarek lub układarek proporcjonalną do wielkości i czasu wykonania całego zakresu robót.</w:t>
      </w:r>
    </w:p>
    <w:p w14:paraId="446B0D5B" w14:textId="77777777"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2"/>
    </w:p>
    <w:p w14:paraId="59EC2FAD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7"/>
      <w:r w:rsidRPr="004E616E">
        <w:t>4.1. Ogólne wymagania dotyczące transportu</w:t>
      </w:r>
    </w:p>
    <w:p w14:paraId="54EDF4F6" w14:textId="77777777" w:rsidR="00A05216" w:rsidRPr="004E616E" w:rsidRDefault="00D635E6" w:rsidP="00A05216">
      <w:pPr>
        <w:numPr>
          <w:ilvl w:val="12"/>
          <w:numId w:val="0"/>
        </w:numPr>
      </w:pPr>
      <w:r w:rsidRPr="004E616E">
        <w:tab/>
        <w:t>Ogólne wymagania dotyczące transportu podano w OST D-M-00.00.00 „Wymagania ogólne” pkt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14:paraId="47DB5789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4.2. Przewóz materiałów do poziomego znakowania dróg</w:t>
      </w:r>
    </w:p>
    <w:p w14:paraId="44B9F843" w14:textId="77777777" w:rsidR="008C67C7" w:rsidRPr="004E616E" w:rsidRDefault="00A23F60" w:rsidP="00A23F60">
      <w:r w:rsidRPr="004E616E">
        <w:tab/>
      </w:r>
      <w:r w:rsidR="002802F6" w:rsidRPr="004E616E"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14:paraId="2D7605D9" w14:textId="77777777"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14:paraId="23CB11B4" w14:textId="77777777"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14:paraId="4072DEE3" w14:textId="77777777"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14:paraId="11DD82A9" w14:textId="77777777" w:rsidR="00DE22B8" w:rsidRPr="004E616E" w:rsidRDefault="00DE22B8" w:rsidP="00DE22B8">
      <w:pPr>
        <w:pStyle w:val="Nagwek1"/>
      </w:pPr>
      <w:r w:rsidRPr="004E616E">
        <w:t>5. Wykonanie robót</w:t>
      </w:r>
      <w:bookmarkEnd w:id="13"/>
    </w:p>
    <w:p w14:paraId="79EA38DA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8"/>
      <w:r w:rsidRPr="004E616E">
        <w:t>5.1. Ogólne zasady wykonania robót</w:t>
      </w:r>
    </w:p>
    <w:p w14:paraId="2993EA86" w14:textId="77777777" w:rsidR="00921D3E" w:rsidRDefault="00D635E6" w:rsidP="00631A38">
      <w:pPr>
        <w:numPr>
          <w:ilvl w:val="12"/>
          <w:numId w:val="0"/>
        </w:numPr>
      </w:pPr>
      <w:r w:rsidRPr="004E616E">
        <w:tab/>
        <w:t>Ogólne zasady wykonania robót podano w OST D-M-00.00.00 „Wymagania ogólne” pkt 5.</w:t>
      </w:r>
      <w:r w:rsidR="00186E29" w:rsidRPr="004E616E">
        <w:t xml:space="preserve"> Nowe i odnowione nawierzchnie dróg przed otwarciem do ruchu musza być oznakowane zgodnie z dokumentacją projektowa lub ST. </w:t>
      </w:r>
    </w:p>
    <w:p w14:paraId="2A98DCBD" w14:textId="77777777"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14:paraId="45591221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14:paraId="0519632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14:paraId="39FE20AB" w14:textId="77777777" w:rsidR="000E608D" w:rsidRPr="004E616E" w:rsidRDefault="000E608D" w:rsidP="002802F6">
      <w:pPr>
        <w:numPr>
          <w:ilvl w:val="12"/>
          <w:numId w:val="0"/>
        </w:numPr>
      </w:pPr>
    </w:p>
    <w:p w14:paraId="653814DD" w14:textId="77777777" w:rsidR="000E608D" w:rsidRPr="004E616E" w:rsidRDefault="000E608D" w:rsidP="002802F6">
      <w:pPr>
        <w:numPr>
          <w:ilvl w:val="12"/>
          <w:numId w:val="0"/>
        </w:numPr>
      </w:pPr>
    </w:p>
    <w:p w14:paraId="33854CD6" w14:textId="77777777"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14:paraId="2566E01C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1BE16C76" w14:textId="77777777"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14:paraId="320A9F9E" w14:textId="77777777"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r w:rsidRPr="00DE59A6">
              <w:t xml:space="preserve">powie-trza,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5C9A4571" w14:textId="77777777"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14:paraId="6CD3CE49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76B066C3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686349D0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4139DE2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3F9CC177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BB6CE50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2F15DC55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4B279B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7DF4AE08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2EC5649D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65B1B0AD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14:paraId="429659F6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149DC6E0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14:paraId="03E338B3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14:paraId="3F02DCC8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14:paraId="6BDCAF82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14:paraId="0C45F9AD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14:paraId="7388279A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14:paraId="49644345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14:paraId="26757F84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14:paraId="04A9AF71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14:paraId="7CBC3646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14:paraId="5B7B0C6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14:paraId="1A9861C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14:paraId="62EBE143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14:paraId="0E2DBC9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14:paraId="0BA9440E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14:paraId="77A473F8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14:paraId="7B01FBB5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14:paraId="16225075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14:paraId="3D755C2A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14:paraId="5A5D91E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14:paraId="52B3DC55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14:paraId="59187B4C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14:paraId="1B3F0B52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14:paraId="5CA2142A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14:paraId="50EC851F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14:paraId="1CBBC563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6A90399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14:paraId="39FEFCE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14:paraId="0639CF1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14:paraId="72CB5C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14:paraId="7E9B557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14:paraId="282A24C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14:paraId="73D18D7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14:paraId="492D817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14:paraId="71CBE3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35E882F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33F3F6F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31557FE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381785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796FF46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14:paraId="56FFA98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291743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14:paraId="7C8A82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68B9A07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344E5A4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3CEA86E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0C46F4D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192C6F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58C5B5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33E378D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14:paraId="389F7F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14:paraId="59FDC30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772F031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14:paraId="61972BC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14:paraId="7F774C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14:paraId="1EC3A67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14:paraId="52D4EA8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14:paraId="4D36470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14:paraId="3650FA9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14:paraId="5BAB560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14:paraId="570FB06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14:paraId="0FEEDD7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14:paraId="59B3291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14:paraId="493B87A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14:paraId="0BCF218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14:paraId="2445089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14:paraId="076646B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14:paraId="79B3C27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14:paraId="0038C70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1D37D8A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027FE7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7FDCFC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5BD5B99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313E7AE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14:paraId="44FDB29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53B9B11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14:paraId="15CC5FF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5C8AED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58CF1F0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14:paraId="1CE7738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14:paraId="76476C7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14:paraId="2D18DF1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2E32F7F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14:paraId="7460195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14:paraId="25BA2C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14:paraId="72462B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0904B2E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14:paraId="144F311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14:paraId="3D1B008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14:paraId="4FF0AF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5F8529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14:paraId="1286B6D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5522361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1C8304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69402B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5DCA70C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3A5679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227B89A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785DB35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14:paraId="3DB54C3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14:paraId="6F38FA4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14:paraId="77E7112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14:paraId="768A9D9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14:paraId="3ECDD87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79F6493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14:paraId="7864743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14:paraId="40CC224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724CAB3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0251C65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1631907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067F7E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64163CC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4426B67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1C33166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6EF01E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14:paraId="0CD2CCF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0E0E03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4AA796A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1A4AE4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14:paraId="461C863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14:paraId="4F55D9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14:paraId="2B89B8D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14:paraId="5D841BE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14:paraId="302EDE3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14:paraId="1110669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14:paraId="3D3B4FB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14:paraId="276E228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14:paraId="472F89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14:paraId="05B458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14:paraId="72A579B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513B8D9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14:paraId="74B3BC8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2E54B6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02D9DCB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7AF5C60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41B9E69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13CEF6C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05DD3F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13CC8A5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28E511C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76E748F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21E737D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14:paraId="3E564D1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0FD802E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6CF3734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529AB9E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14DA622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18F360F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4BDB701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3C68216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14:paraId="01D77B9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42AC0DC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14:paraId="5D99ED5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14:paraId="753386E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14:paraId="54CB841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14:paraId="1E97527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2E43F04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7F65CB7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7F3AFE0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15311B8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17FAE08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0E84F2B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1D5F1AA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648DAAB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14:paraId="29DC187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7BA32D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3E1EF2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443C55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59B183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0A16870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1D45F97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207F5A3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50B4B4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3F81D38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729DFD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321A935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40927BC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4EA3EDC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14:paraId="01E55BF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14:paraId="5704B0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69F7B0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14:paraId="5E2ADF9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2DD03BA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288E79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7CCF3DF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3588BD7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59D85F0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5CC1AA1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0CA7107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002EA1F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180804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06AEF8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01864EF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188FD7B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6152604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3045279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680C5CF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14:paraId="3D564CE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32D16BC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272153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44814F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2FDC4CA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317500A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70A6CE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4A538BA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02225AF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7B089DE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149DAD0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000328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143A687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1FC6EEC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2DC43E6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5C99A96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0E0593C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0703EF8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3D07B4A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6BAB2D0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20EA8F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6193D3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7F2F27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4EFF76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397A245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1DD02F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56B99B4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298601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14E8F3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47D7CCE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3CDD344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0D2A762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3102CBF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14:paraId="5358C0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14:paraId="0EE6067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299309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08D4E10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69CA0B9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14:paraId="072C246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437C8CB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14:paraId="1C2FC69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6FE159F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3345B99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14:paraId="14EDB3B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14:paraId="7E154A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11D23FB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49E3A51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3D41AAD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1B42DBA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6EF0A92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2196D63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32A52F6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14:paraId="0619904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14:paraId="1DC12DF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170E2B3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159C8A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3178B4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7EB2427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17AD65A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722203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1DF4B4C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4FC927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14:paraId="72FBD7E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14:paraId="1D061041" w14:textId="77777777"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14:paraId="0CAA57F2" w14:textId="77777777"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14:paraId="7DFC9994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14:paraId="5E9CCB95" w14:textId="77777777"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03B070B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lastRenderedPageBreak/>
        <w:t>5.4. Przygotowanie podłoża do wykonania znakowania</w:t>
      </w:r>
    </w:p>
    <w:p w14:paraId="338A0AC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51CBA58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14:paraId="0C9AA303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>Oznakowanie pomocnicze - p</w:t>
      </w:r>
      <w:r w:rsidRPr="004E616E">
        <w:t>rzedznakowanie</w:t>
      </w:r>
      <w:r w:rsidR="00656B83" w:rsidRPr="004E616E">
        <w:t xml:space="preserve"> (trasowanie)</w:t>
      </w:r>
    </w:p>
    <w:p w14:paraId="236C519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przedznakowanie,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>załączniku nr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14:paraId="0D826A0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14:paraId="5F2AE23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odnawiania oznakowania drogi, gdy stare oznakowanie jest wystarczająco czytelne i zgodne z dokumentacją projektową, można przedznakowania nie</w:t>
      </w:r>
      <w:r w:rsidR="00014474">
        <w:t> </w:t>
      </w:r>
      <w:r w:rsidRPr="004E616E">
        <w:t>wykonywać.</w:t>
      </w:r>
    </w:p>
    <w:p w14:paraId="0B3536FE" w14:textId="77777777" w:rsidR="00656B83" w:rsidRPr="004E616E" w:rsidRDefault="00656B83" w:rsidP="002802F6">
      <w:pPr>
        <w:numPr>
          <w:ilvl w:val="12"/>
          <w:numId w:val="0"/>
        </w:numPr>
      </w:pPr>
      <w:r w:rsidRPr="004E616E">
        <w:tab/>
        <w:t>Wykonane przedznakowanie należy sprawdzić po wykonaniu pod względem zgodności z projektem</w:t>
      </w:r>
      <w:r w:rsidR="004053D3" w:rsidRPr="004E616E">
        <w:t>, prostoliniowości linii i płynności na łukach.</w:t>
      </w:r>
    </w:p>
    <w:p w14:paraId="138B6E0A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14:paraId="67093F36" w14:textId="77777777"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14:paraId="68CAE2B1" w14:textId="77777777"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>Wykonanie znakowania powinno być zgodne z zaleceniami producenta materiałów, a w przypadku ich braku lub niepełnych danych - zgodne z poniższymi wskazaniami.</w:t>
      </w:r>
    </w:p>
    <w:p w14:paraId="4A67859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 xml:space="preserve">Przed lub w czasie napełniania zbiornika malowarki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4E616E">
          <w:t>0,6 mm</w:t>
        </w:r>
      </w:smartTag>
      <w:r w:rsidRPr="004E616E">
        <w:t>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14:paraId="007D54F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14:paraId="6331506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malowarek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uszorstniającym.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14:paraId="75E6AD53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14:paraId="2D944503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14:paraId="2C28414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14:paraId="1F5E368A" w14:textId="77777777" w:rsidR="00B01277" w:rsidRPr="004E616E" w:rsidRDefault="002802F6" w:rsidP="002802F6">
      <w:pPr>
        <w:numPr>
          <w:ilvl w:val="12"/>
          <w:numId w:val="0"/>
        </w:numPr>
      </w:pPr>
      <w:r w:rsidRPr="004E616E"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>z ew. materiałem uszorstniającym.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14:paraId="7C5F0081" w14:textId="77777777"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>W przypadku znakowania nawierzchni betonowej należy przed aplikacją usunąć warstwę powierzchniową betonu metodą frezowania, śrutowania lub waterblasting,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r w:rsidR="002802F6" w:rsidRPr="004E616E">
        <w:t>uszorstnić powierzchnię. Po</w:t>
      </w:r>
      <w:r w:rsidR="00014474">
        <w:t> </w:t>
      </w:r>
      <w:r w:rsidR="002802F6" w:rsidRPr="004E616E">
        <w:t>usunięciu warstwy powierzchniowej betonu, należy powierzchnię znakowaną umyć wodą pod ciśnieniem oraz zagruntować środkiem wskazanym przez producenta masy (podkład, grunt, primer) w ilości przez niego podanej.</w:t>
      </w:r>
    </w:p>
    <w:p w14:paraId="63A353CA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14:paraId="0BD26133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</w:p>
    <w:p w14:paraId="20E79BD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14:paraId="7051AD4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14:paraId="0870EBB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(primer) poprawiający przyczepność przyklejanych punktowych elementów odblaskowych do nawierzchni.</w:t>
      </w:r>
    </w:p>
    <w:p w14:paraId="6F0F6F12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14:paraId="3E24EA18" w14:textId="77777777"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29356B91" w14:textId="77777777"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 xml:space="preserve"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</w:t>
      </w:r>
      <w:r w:rsidRPr="004E616E">
        <w:rPr>
          <w:szCs w:val="22"/>
        </w:rPr>
        <w:lastRenderedPageBreak/>
        <w:t>ich zakończeniu będzie całkowicie niewidoczne, np. zostanie przykryte nową warstwą ścieralną nawierzchni.</w:t>
      </w:r>
    </w:p>
    <w:p w14:paraId="016C732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14:paraId="388A014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14:paraId="215FA21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14:paraId="6CD917A0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(waterblasting),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14:paraId="5F6C50D4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14:paraId="5965D105" w14:textId="77777777"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14:paraId="32109E42" w14:textId="77777777"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14:paraId="429423F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14:paraId="48349A57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14:paraId="2511CCC1" w14:textId="77777777"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14:paraId="36E8D71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1D905211" w14:textId="77777777"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14:paraId="44A91F4E" w14:textId="77777777" w:rsidR="00DE22B8" w:rsidRPr="004E616E" w:rsidRDefault="00DE22B8" w:rsidP="00437029">
      <w:pPr>
        <w:pStyle w:val="Nagwek1"/>
      </w:pPr>
      <w:r w:rsidRPr="004E616E">
        <w:t>6. Kontrola jakości robót</w:t>
      </w:r>
      <w:bookmarkEnd w:id="14"/>
    </w:p>
    <w:p w14:paraId="2722D7F7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5" w:name="_Toc344981399"/>
      <w:r w:rsidRPr="004E616E">
        <w:t>6.1. Ogólne zasady kontroli jakości robót</w:t>
      </w:r>
    </w:p>
    <w:p w14:paraId="7EC3F665" w14:textId="77777777" w:rsidR="00BF32F7" w:rsidRDefault="00BF32F7" w:rsidP="00BF32F7">
      <w:pPr>
        <w:numPr>
          <w:ilvl w:val="12"/>
          <w:numId w:val="0"/>
        </w:numPr>
      </w:pPr>
      <w:r w:rsidRPr="004E616E">
        <w:tab/>
        <w:t>Ogólne zasady kontroli jakości robót podano w OST   D-M-00.00.00 „Wymagania ogólne” pkt 6.</w:t>
      </w:r>
    </w:p>
    <w:p w14:paraId="3ED06E76" w14:textId="77777777"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14:paraId="5D2A82C0" w14:textId="77777777"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14:paraId="42E6F071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 xml:space="preserve">uzyskać wymagane dokumenty, dopuszczające wyroby budowlane do obrotu i powszechnego stosowania (np. stwierdzenie o oznakowaniu materiału znakiem CE lub znakiem budowlanym, deklarację właściwości użytkowych, krajową deklarację </w:t>
      </w:r>
      <w:r w:rsidRPr="00237935">
        <w:lastRenderedPageBreak/>
        <w:t>właściwości użytkowych, ocenę techniczną, aprobatę techniczną, ew. badania materiałów wykonane przez dostawców itp.),</w:t>
      </w:r>
    </w:p>
    <w:p w14:paraId="30A30016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14:paraId="78470815" w14:textId="77777777"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580E0164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>. Badanie przygotowania podłoża i przedznakowania</w:t>
      </w:r>
      <w:r w:rsidR="00014474">
        <w:t xml:space="preserve"> (trasowania)</w:t>
      </w:r>
    </w:p>
    <w:p w14:paraId="2C584B9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14:paraId="5258E02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Przedznakowanie powinno być wykonane zgodnie z wymaganiami punktu 5.5.</w:t>
      </w:r>
    </w:p>
    <w:p w14:paraId="369B50FE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14:paraId="7F7EF58A" w14:textId="77777777"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14:paraId="449EA419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14:paraId="150A1B64" w14:textId="77777777"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>
        <w:rPr>
          <w:spacing w:val="-3"/>
        </w:rPr>
        <w:t>akowania dróg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14:paraId="3FC989AB" w14:textId="77777777"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14:paraId="31B343C2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Qd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14:paraId="453B2CC3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14:paraId="0A311307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14:paraId="17B3B362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14:paraId="63F58726" w14:textId="77777777"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14:paraId="5D4EA0C2" w14:textId="77777777"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14:paraId="2C7A1828" w14:textId="77777777"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druga: </w:t>
      </w:r>
      <w:r w:rsidR="00361C30" w:rsidRPr="004E616E">
        <w:rPr>
          <w:spacing w:val="-3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4E616E">
          <w:rPr>
            <w:spacing w:val="-3"/>
          </w:rPr>
          <w:t>100 km/h</w:t>
        </w:r>
      </w:smartTag>
      <w:r w:rsidR="00361C30" w:rsidRPr="004E616E">
        <w:rPr>
          <w:spacing w:val="-3"/>
        </w:rPr>
        <w:t xml:space="preserve">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14:paraId="62FD7CAA" w14:textId="77777777"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dróg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&gt; 2500 pojazdów rzeczywistych/dobę/pas: R3, RW3, B2, Q3 i S1. Natomiast dla dróg pozostałych: R2, RW2, B2, Q2 i S1.</w:t>
      </w:r>
    </w:p>
    <w:p w14:paraId="31A46033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0A0B4139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14:paraId="6CD1E020" w14:textId="77777777"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14:paraId="4A902336" w14:textId="77777777"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>świetle rozproszonym Qd,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</w:t>
      </w:r>
      <w:r w:rsidR="00A17AE3" w:rsidRPr="00A17AE3">
        <w:lastRenderedPageBreak/>
        <w:t>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r w:rsidR="00A17AE3" w:rsidRPr="00842AEB">
        <w:t>Q</w:t>
      </w:r>
      <w:r w:rsidR="00842AEB" w:rsidRPr="00842AEB">
        <w:t>d</w:t>
      </w:r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14:paraId="16A3A490" w14:textId="77777777" w:rsidR="0026499C" w:rsidRPr="004E616E" w:rsidRDefault="0026499C" w:rsidP="00CA6157">
      <w:pPr>
        <w:numPr>
          <w:ilvl w:val="12"/>
          <w:numId w:val="0"/>
        </w:numPr>
      </w:pPr>
      <w:r w:rsidRPr="004E616E">
        <w:t>Wybór metody oceny i wymaganej klasy zależy od zarządców dróg</w:t>
      </w:r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14:paraId="1EECE8E7" w14:textId="77777777"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Qd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01AFAF6D" w14:textId="77777777"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>. Klasy poziomych oznakowań dróg (w stanie suchym) ze względu na Qd</w:t>
      </w:r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E616E" w14:paraId="1EB1FBF0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BE9A357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5D2C2A08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02555531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Minimalna wartość współczynnika luminancji w świetle 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14:paraId="69CEA7DF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D1AF67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7E6D05C5" w14:textId="77777777"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78343AA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14:paraId="41C79637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20DAA46F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7EE2F1BD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60E16F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16B5503E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44D42A19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1A5FD72D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14:paraId="27239262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80AFDA3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18B13813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1C0ECEB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414DE02B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14:paraId="639DA19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14:paraId="314C309C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F1B0F4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1D1E6A24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14:paraId="32DAB754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14:paraId="0BB7D99A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14:paraId="57B2FC4B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AB37E3D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14:paraId="72FEAC52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F25AE8A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53A5BB93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14:paraId="1819CF45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14:paraId="31314DE1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B8572F9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5998AA2D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14:paraId="50C55384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14:paraId="3D21E09F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14:paraId="08859C7F" w14:textId="77777777"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klasa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14:paraId="08D1600C" w14:textId="77777777"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14:paraId="635E70C4" w14:textId="77777777"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E616E" w14:paraId="08ADC7CE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9190930" w14:textId="77777777"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10824531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0A5189A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14:paraId="0D4AF5E0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D6E70E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086AC6ED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35E267A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14:paraId="4DF6C886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14:paraId="0F778AF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781B91E7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54B9392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0D1D50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6CE7055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75C4246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00B683B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74E84278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2723D0C9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75032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6C5C3C05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9776BF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657524EA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5A160477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19B632C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7E00D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77EB3D0B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1691C59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7156B9D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1F961DBF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0D6FAF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lastRenderedPageBreak/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14:paraId="32825D0C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E387258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668783C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14:paraId="77D6E25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14:paraId="09B5681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F67F1F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wymagań</w:t>
            </w:r>
          </w:p>
          <w:p w14:paraId="21BB1509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14:paraId="2122AE7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4A8D08C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14:paraId="5CFFFA5B" w14:textId="77777777"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>* klasa B0 jest stosowana, gdy widoczność w dzień jest oceniana za pomocą współczynnika luminancji w świetle rozproszonym Qd</w:t>
      </w:r>
    </w:p>
    <w:p w14:paraId="63346A52" w14:textId="77777777"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E616E">
        <w:t>.</w:t>
      </w:r>
    </w:p>
    <w:p w14:paraId="6CDFAFE4" w14:textId="77777777"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>. Wymagania eksploatacyjne odnośnie współczynnika luminancji ß i współczynnika luminancji w świetle rozproszonym Qd oznakowań dróg.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E616E" w14:paraId="1C7EA571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C6BB171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A832062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37E0B66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587F996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14:paraId="09052DDF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9DB180" w14:textId="77777777"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AF3FFC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14:paraId="33368123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(klasa B3)</w:t>
            </w:r>
          </w:p>
          <w:p w14:paraId="4D04E658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(klasa B4)</w:t>
            </w:r>
          </w:p>
          <w:p w14:paraId="50059483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1F3791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25A35E37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076221BA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48EF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5BDD3FE8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51E982D8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14:paraId="064D70F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14:paraId="63F354B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14:paraId="4A0BDABB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D8B7F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9D458D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14:paraId="3C8217D3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B2)</w:t>
            </w:r>
          </w:p>
          <w:p w14:paraId="65D8DF2E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B3)</w:t>
            </w:r>
          </w:p>
          <w:p w14:paraId="4BF6C645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2127BF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73FEACB1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33E82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3E5D0E2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12F4078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36D132A3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12906F5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14:paraId="144D3306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32361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012C36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14:paraId="4609E3A4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046EE41F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2D322F1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43C52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9CB08E1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20799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31E4F47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7824614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1BC73B7E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45421C8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243C1F63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B27B2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ED28B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14:paraId="46801A81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3B859204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0E3F846A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C78BA2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3449760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700954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1A22B1F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012DB8D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2E7D833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2020C541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5144F8B7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8CEB76" w14:textId="77777777"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31E730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 xml:space="preserve">Współrzędne chromatyczności </w:t>
            </w:r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7EBD55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3235C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 xml:space="preserve">wg rys.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14:paraId="5E0668F5" w14:textId="77777777"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14:paraId="36F56F19" w14:textId="77777777"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14:paraId="00B3E1BC" w14:textId="77777777" w:rsidR="002802F6" w:rsidRPr="004E616E" w:rsidRDefault="002802F6" w:rsidP="0074268A">
      <w:pPr>
        <w:keepNext/>
        <w:spacing w:before="120" w:after="120"/>
      </w:pPr>
      <w:r w:rsidRPr="004E616E">
        <w:lastRenderedPageBreak/>
        <w:t xml:space="preserve">Tablica </w:t>
      </w:r>
      <w:r w:rsidR="00A97B44" w:rsidRPr="004E616E">
        <w:t>11</w:t>
      </w:r>
      <w:r w:rsidRPr="004E616E"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14:paraId="2EC99F78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0FE79FF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3F1C40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CFAA72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6EAB04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47A317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14:paraId="42CDDAD5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07F77944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3BF3E1C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162A1C8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6894996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27CE70D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5CADEB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14:paraId="4BF8342C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E50EF7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200DE5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65E652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E5C6AA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A756E4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161558B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14:paraId="3F64B329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BF66CD4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7B9C9A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D78B2F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A76EEF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FBA8B5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127F797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14:paraId="11E0B514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153A0450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DC4316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AA8FD9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014449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49764E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07309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14:paraId="4760840C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748F8306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0A2775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3C814E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DD6976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C7BB1D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063953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14:paraId="52D7D381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5CB6A01E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5297DF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3D2F34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ECBD69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CF52D7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ECFD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14:paraId="333FD5AE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CD9CD6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AA91A6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467515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AA8419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3E9D0B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BF7FA0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14:paraId="4001A861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32F546B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6A6671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8CCE4C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77235F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38DD02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77263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14:paraId="4CCDF0B0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1AA56503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620DA6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567E26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D66929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311A12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F9B1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14:paraId="41900FC5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13976B4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2FB466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CC7CAE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7C1088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3718E8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6405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14:paraId="4EB9C631" w14:textId="77777777" w:rsidR="0074268A" w:rsidRDefault="0074268A"/>
    <w:p w14:paraId="47F52688" w14:textId="77777777" w:rsidR="0074268A" w:rsidRDefault="0074268A"/>
    <w:p w14:paraId="22D41C5B" w14:textId="58B41FFE" w:rsidR="002802F6" w:rsidRDefault="00BC1161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 wp14:anchorId="5209FC50" wp14:editId="0B6FBD0C">
            <wp:extent cx="3977640" cy="3322320"/>
            <wp:effectExtent l="0" t="0" r="0" b="0"/>
            <wp:docPr id="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08695" w14:textId="77777777"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14:paraId="3247CC75" w14:textId="77777777"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>Rys. 1. Współrzędne chromatyczności x,y dla barwy białej oznakowania</w:t>
      </w:r>
    </w:p>
    <w:p w14:paraId="077B858A" w14:textId="77777777"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14:paraId="28BEBB3A" w14:textId="77777777"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14:paraId="38216D79" w14:textId="36D3E5F8" w:rsidR="002802F6" w:rsidRPr="004E616E" w:rsidRDefault="00BC1161" w:rsidP="00B27B37">
      <w:pPr>
        <w:numPr>
          <w:ilvl w:val="12"/>
          <w:numId w:val="0"/>
        </w:numPr>
        <w:spacing w:before="120"/>
        <w:jc w:val="center"/>
      </w:pPr>
      <w:r>
        <w:rPr>
          <w:noProof/>
        </w:rPr>
        <w:lastRenderedPageBreak/>
        <w:drawing>
          <wp:inline distT="0" distB="0" distL="0" distR="0" wp14:anchorId="64216B97" wp14:editId="1898BE94">
            <wp:extent cx="3870960" cy="3276600"/>
            <wp:effectExtent l="0" t="0" r="0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186C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Rys.2. Współrzędne chromatyczności x,y dla barwy żółtej oznakowania</w:t>
      </w:r>
    </w:p>
    <w:p w14:paraId="1F4C9FF8" w14:textId="39E85E15" w:rsidR="002802F6" w:rsidRPr="004E616E" w:rsidRDefault="00BC1161" w:rsidP="00B27B37">
      <w:pPr>
        <w:numPr>
          <w:ilvl w:val="12"/>
          <w:numId w:val="0"/>
        </w:numPr>
        <w:spacing w:before="120"/>
        <w:jc w:val="center"/>
      </w:pPr>
      <w:r>
        <w:rPr>
          <w:b/>
          <w:noProof/>
        </w:rPr>
        <w:drawing>
          <wp:inline distT="0" distB="0" distL="0" distR="0" wp14:anchorId="71297A96" wp14:editId="47699E3D">
            <wp:extent cx="3909060" cy="419862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6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1A391" w14:textId="77777777"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14:paraId="290CCD8A" w14:textId="77777777"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lastRenderedPageBreak/>
        <w:t>6.</w:t>
      </w:r>
      <w:r w:rsidR="00DE59A6">
        <w:t>4</w:t>
      </w:r>
      <w:r w:rsidRPr="004E616E">
        <w:t>.1.3. Widzialność w nocy</w:t>
      </w:r>
    </w:p>
    <w:p w14:paraId="6B35F52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009F691" w14:textId="77777777"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14:paraId="6944CAA7" w14:textId="77777777"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E616E" w14:paraId="7B71D828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F1F486E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3E2A5CAF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A326C4E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10462D10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97E5F0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01184E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B24BCE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14:paraId="6B6FD716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14:paraId="3C9B59C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2ED031FD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14:paraId="041A72B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AF3B49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2E82157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4F7E6E0A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4050607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14:paraId="6692294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14:paraId="02C8162C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F3B6EFD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61DD83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1FDB7E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14:paraId="0D863DDE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720032A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A43C0A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139FF96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7B3030A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14:paraId="510747D0" w14:textId="77777777"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14:paraId="1F5AC864" w14:textId="77777777"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E616E" w14:paraId="5AFEED80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78C655ED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BDB6EBD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C343C6C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współczyn-nika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164CDBAC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0EA216B" w14:textId="77777777"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4E616E">
                <w:t>10 l</w:t>
              </w:r>
            </w:smartTag>
            <w:r w:rsidRPr="004E616E"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110B826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14:paraId="69755F12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14:paraId="56CD3601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14:paraId="199D9B48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14:paraId="4E5AE79B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07405F8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4E15BAB5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14:paraId="32A893C3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14:paraId="083969CC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14:paraId="1D9C754D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14:paraId="1D942104" w14:textId="77777777"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14:paraId="56C34D86" w14:textId="77777777"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>, a także w większości krajów europejskich. Określana jest wtedy klasa RR0.</w:t>
      </w:r>
    </w:p>
    <w:p w14:paraId="1D81FAED" w14:textId="77777777"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dróg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4E616E">
          <w:t>100 km/h</w:t>
        </w:r>
      </w:smartTag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14:paraId="1E84297F" w14:textId="77777777"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>Wymagania eksploatacyjne dotyczące współczynnika odblasku oznakowań dróg</w:t>
      </w:r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E616E" w14:paraId="63B61C3D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F38A6FB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B6ACDB7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B62B9D9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580A7E6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</w:p>
        </w:tc>
      </w:tr>
      <w:tr w:rsidR="00C00380" w:rsidRPr="004E616E" w14:paraId="54E51AF7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662966" w14:textId="77777777"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F14B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14:paraId="32DA37C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78998BF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9BDDB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3796BFD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D4A00E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0A1E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1820503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2AB34A3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14:paraId="3B33FFB2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14:paraId="39715815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8649F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49216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14:paraId="48920BD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25DDC24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3D37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184981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16CB304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07D4A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376FC9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6C4FD7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6E3D1C3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14:paraId="715FAE79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CE449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DEA96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14:paraId="45148E1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409B9D0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4413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BA6470D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5008B6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F195E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F11DAA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AFDF09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B02B17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5FD735FB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B53C48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D69EC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14:paraId="09950AB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35C7BAB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38BF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22E9D5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5156D511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38CB7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1CE1658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0DFFA2D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2317B714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504542A4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3ED578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903D0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14:paraId="5782069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3244A36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RW1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D959D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BA170C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B70DD8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F96D4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397A167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1BBD7A3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4F06BB1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14:paraId="7DEC7C6F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1A7821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7F48B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14:paraId="2414FC8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R5</w:t>
            </w:r>
          </w:p>
          <w:p w14:paraId="5427B5E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7A655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C8E8F3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418742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2C500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40743A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5BA79F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6DE4CF2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14:paraId="60A41227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EAA07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7DCA8C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14:paraId="78D04E5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R3</w:t>
            </w:r>
          </w:p>
          <w:p w14:paraId="6A5B99D4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295C0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8BBE4E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B49A83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C7439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E77AF4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408BE09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51345B6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2FA78BED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594CCB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3CD6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234CCBF4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5439250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2F4F8CF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E085E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557DA70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507E065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6446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0A3ABC2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A50AF0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5457ACB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42897DA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5ED99A63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FC569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51D7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4BB853A5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RW3</w:t>
            </w:r>
          </w:p>
          <w:p w14:paraId="796DACB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RW2</w:t>
            </w:r>
          </w:p>
          <w:p w14:paraId="7F86F4A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4189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5610FB3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6481CE5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D587E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34CC1192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3CAE7A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6A25D4C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48617BD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14:paraId="5D049E48" w14:textId="77777777"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14:paraId="15391397" w14:textId="77777777"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lastRenderedPageBreak/>
        <w:tab/>
        <w:t xml:space="preserve">Wymaganie widoczności w nocy nie obowiązuje dla oznakowań na oświetlonych drogach miejskich. </w:t>
      </w:r>
    </w:p>
    <w:p w14:paraId="49B13CC1" w14:textId="77777777"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>, klasa R1 dla oznakowania cienkowarstwowego eksploatowanego od 6 miesiąca po wykonaniu.</w:t>
      </w:r>
    </w:p>
    <w:p w14:paraId="2F749B18" w14:textId="77777777"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14:paraId="276EBF8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14:paraId="5EB6C01C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RW3</w:t>
      </w:r>
      <w:r w:rsidRPr="004E616E">
        <w:t>,</w:t>
      </w:r>
    </w:p>
    <w:p w14:paraId="23F4EE1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RW2.</w:t>
      </w:r>
    </w:p>
    <w:p w14:paraId="065F45E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E616E">
        <w:t>D</w:t>
      </w:r>
      <w:r w:rsidRPr="004E616E">
        <w:t>rop-on-line,</w:t>
      </w:r>
      <w:r w:rsidR="000125AE" w:rsidRPr="004E616E">
        <w:t xml:space="preserve"> Multi</w:t>
      </w:r>
      <w:r w:rsidR="00137B45" w:rsidRPr="004E616E">
        <w:t>DotLine, Spotflex</w:t>
      </w:r>
      <w:r w:rsidR="002E6047" w:rsidRPr="004E616E">
        <w:t>, Stamark</w:t>
      </w:r>
      <w:r w:rsidRPr="004E616E">
        <w:t xml:space="preserve"> itp.</w:t>
      </w:r>
    </w:p>
    <w:p w14:paraId="100A267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na oznakowaniu ciągłym z naniesionymi wygarbieniami może być wykonywane tylko metoda dynamiczną. Pomiar aparatami ręcznymi jest albo niemożliwy albo obciążony dużym błędem.</w:t>
      </w:r>
    </w:p>
    <w:p w14:paraId="70731BE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0B02DB0B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14:paraId="0799F25E" w14:textId="77777777"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(Skid Resistance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14:paraId="37F3AA8F" w14:textId="77777777"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dróg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14:paraId="19E30273" w14:textId="77777777"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14:paraId="530CB47A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34E1A8BB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012D531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D8988AC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04D2074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E2C042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AF66DB5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ADB8866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14:paraId="342F09BC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9749D3D" w14:textId="77777777"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C0FCBB" w14:textId="77777777"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C8E63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F60EE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9652C5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20DE7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0C5BEA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14:paraId="0B953017" w14:textId="77777777"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14:paraId="75629E12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63570FD3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1E06F216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0B820711" w14:textId="77777777"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E616E" w14:paraId="2F7F807F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1655DF2F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775FD6E7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32C44B0A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14:paraId="186B4268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4971550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1BD73BDE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2B207D14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14:paraId="2AE18138" w14:textId="77777777" w:rsidTr="000110C8">
        <w:tc>
          <w:tcPr>
            <w:tcW w:w="5481" w:type="dxa"/>
          </w:tcPr>
          <w:p w14:paraId="65DF56F6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44180AA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14:paraId="695CDEF0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14:paraId="282707A1" w14:textId="77777777"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14:paraId="7C5C6D7F" w14:textId="77777777"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4E616E">
          <w:t>50 km/h</w:t>
        </w:r>
      </w:smartTag>
      <w:r w:rsidR="002802F6" w:rsidRPr="004E616E">
        <w:t xml:space="preserve"> na mokrej nawierzchni.</w:t>
      </w:r>
    </w:p>
    <w:p w14:paraId="00E1A25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14:paraId="6B1CB69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4795D5C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5A367879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14:paraId="76B8A39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14:paraId="24694F7F" w14:textId="77777777"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>poziomego oznakowania dróg.</w:t>
      </w:r>
    </w:p>
    <w:p w14:paraId="771B7B0C" w14:textId="77777777"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744C793C" w14:textId="77777777"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14:paraId="34D3F8FF" w14:textId="77777777"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14:paraId="43040E67" w14:textId="77777777"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>lasy czasu schnięcia wyrobów do poziomego oznakowania dróg</w:t>
      </w:r>
      <w:r w:rsidR="005238C7" w:rsidRPr="004E616E">
        <w:t xml:space="preserve"> przedstawiono w tablicy 2</w:t>
      </w:r>
      <w:r w:rsidR="00047ADB" w:rsidRPr="004E616E">
        <w:t>.</w:t>
      </w:r>
    </w:p>
    <w:p w14:paraId="0DA94F00" w14:textId="77777777"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</w:t>
      </w:r>
      <w:r w:rsidR="00047ADB" w:rsidRPr="004E616E">
        <w:lastRenderedPageBreak/>
        <w:t xml:space="preserve">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14:paraId="334874B7" w14:textId="77777777"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14:paraId="7DB24F6B" w14:textId="77777777"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3C9DABE4" w14:textId="77777777"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14:paraId="07D81296" w14:textId="77777777"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4E616E">
          <w:t>0,3 mm</w:t>
        </w:r>
      </w:smartTag>
      <w:r w:rsidRPr="004E616E">
        <w:t xml:space="preserve"> </w:t>
      </w:r>
      <w:r w:rsidR="00E8488B">
        <w:t xml:space="preserve">- </w:t>
      </w:r>
      <w:r w:rsidRPr="004E616E">
        <w:t>oznakowania typu I,</w:t>
      </w:r>
    </w:p>
    <w:p w14:paraId="074DC648" w14:textId="77777777" w:rsidR="001D5914" w:rsidRPr="004E616E" w:rsidRDefault="001D5914" w:rsidP="001D5914">
      <w:r w:rsidRPr="004E616E"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4E616E">
          <w:t>0,4 mm</w:t>
        </w:r>
      </w:smartTag>
      <w:r w:rsidRPr="004E616E">
        <w:t xml:space="preserve"> </w:t>
      </w:r>
      <w:r w:rsidR="00E8488B">
        <w:t xml:space="preserve">- </w:t>
      </w:r>
      <w:r w:rsidRPr="004E616E">
        <w:t>systemy z dwukrotnym nakładaniem materiału.</w:t>
      </w:r>
    </w:p>
    <w:p w14:paraId="4DBC7E10" w14:textId="77777777"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14:paraId="533D17B5" w14:textId="77777777"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69C36A2C" w14:textId="77777777"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14:paraId="08CCF7A6" w14:textId="77777777"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14:paraId="3A4550BB" w14:textId="77777777"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14:paraId="1036DCF8" w14:textId="77777777"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14:paraId="23C7D110" w14:textId="77777777"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4E616E">
          <w:t>0,6 mm</w:t>
        </w:r>
      </w:smartTag>
      <w:r w:rsidRPr="004E616E">
        <w:t xml:space="preserve"> oznakowania typu I,</w:t>
      </w:r>
    </w:p>
    <w:p w14:paraId="43AC2AC7" w14:textId="77777777"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4E616E">
          <w:t>1,2 mm</w:t>
        </w:r>
      </w:smartTag>
      <w:r w:rsidRPr="004E616E">
        <w:t xml:space="preserve"> oznakowanie typu II.</w:t>
      </w:r>
    </w:p>
    <w:p w14:paraId="3EF1F793" w14:textId="77777777"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14:paraId="63B38FBA" w14:textId="77777777"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14:paraId="7A9DBDCA" w14:textId="77777777"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14:paraId="1086EBD1" w14:textId="77777777" w:rsidR="002802F6" w:rsidRPr="004E616E" w:rsidRDefault="002802F6" w:rsidP="002802F6">
      <w:r w:rsidRPr="004E616E">
        <w:t>a) przed rozpoczęciem pracy:</w:t>
      </w:r>
    </w:p>
    <w:p w14:paraId="2311671A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14:paraId="6DAD106E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14:paraId="235C50D0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14:paraId="2794F0FD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14:paraId="17EDE0F2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14:paraId="1BDB5EE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>b) w czasie wykonywania pracy:</w:t>
      </w:r>
    </w:p>
    <w:p w14:paraId="49D3DC11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14:paraId="5FAE5B74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14:paraId="3EF764D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14:paraId="33E4043D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>, na zgodność z dokumentacją projektową i załącznikiem nr 2 do rozporządzenia Ministra Infrastruktury [</w:t>
      </w:r>
      <w:r w:rsidR="002F42AC" w:rsidRPr="004E616E">
        <w:t>11</w:t>
      </w:r>
      <w:r w:rsidRPr="004E616E">
        <w:t>],</w:t>
      </w:r>
    </w:p>
    <w:p w14:paraId="4D836F3A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14:paraId="464EE075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14:paraId="5B05C0E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4E616E">
          <w:t>1,5 mm</w:t>
        </w:r>
      </w:smartTag>
      <w:r w:rsidRPr="004E616E">
        <w:t>) Wykonawca powinien przechować do czasu upływu okresu gwarancji.</w:t>
      </w:r>
    </w:p>
    <w:p w14:paraId="06C6DE1A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14:paraId="1643400C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14:paraId="2CFCD37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14:paraId="7A49648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14:paraId="6CA2894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32783FF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dróg o dopuszczalnej prędkości </w:t>
      </w:r>
      <w:r w:rsidRPr="004E616E">
        <w:sym w:font="Symbol" w:char="F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należy ograniczyć je do linii krawędziowych zewnętrznych w przypadku wykonywania pomiarów aparatami ręcznymi, ze względu na bezpieczeństwo wykonujących pomiary.</w:t>
      </w:r>
    </w:p>
    <w:p w14:paraId="4A3B510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dróg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>km/h , a także na liniach podłużnych oznakowań z wygarbieniami,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14:paraId="60A0795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4E616E">
          <w:t>1 m</w:t>
        </w:r>
      </w:smartTag>
      <w:r w:rsidRPr="004E616E">
        <w:t>.</w:t>
      </w:r>
    </w:p>
    <w:p w14:paraId="075D06B5" w14:textId="77777777"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E616E" w14:paraId="0B3D5B34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16D7156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545C4351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728F57C9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0027A04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14:paraId="10726178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4BE09A54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028D78D4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08610BE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4E616E"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0E132B57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14:paraId="12AC3435" w14:textId="77777777" w:rsidTr="002724E2">
        <w:tc>
          <w:tcPr>
            <w:tcW w:w="567" w:type="dxa"/>
          </w:tcPr>
          <w:p w14:paraId="0F11FE05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14:paraId="404AB13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14:paraId="0C7E41D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4E616E">
                <w:t>1 km</w:t>
              </w:r>
            </w:smartTag>
          </w:p>
        </w:tc>
        <w:tc>
          <w:tcPr>
            <w:tcW w:w="1842" w:type="dxa"/>
          </w:tcPr>
          <w:p w14:paraId="62AFF08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5A41DF4B" w14:textId="77777777" w:rsidTr="002724E2">
        <w:tc>
          <w:tcPr>
            <w:tcW w:w="567" w:type="dxa"/>
          </w:tcPr>
          <w:p w14:paraId="735B86B4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14:paraId="194BA31A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14:paraId="05BCCBBB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4E616E">
                <w:t>2 km</w:t>
              </w:r>
            </w:smartTag>
          </w:p>
        </w:tc>
        <w:tc>
          <w:tcPr>
            <w:tcW w:w="1842" w:type="dxa"/>
          </w:tcPr>
          <w:p w14:paraId="36E069A6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6D293C12" w14:textId="77777777" w:rsidTr="002724E2">
        <w:tc>
          <w:tcPr>
            <w:tcW w:w="567" w:type="dxa"/>
          </w:tcPr>
          <w:p w14:paraId="2C201FD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14:paraId="6772E5B4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14:paraId="3DE31FBB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4E616E">
                <w:t>3 km</w:t>
              </w:r>
            </w:smartTag>
          </w:p>
        </w:tc>
        <w:tc>
          <w:tcPr>
            <w:tcW w:w="1842" w:type="dxa"/>
          </w:tcPr>
          <w:p w14:paraId="4D450DA4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2B22F23B" w14:textId="77777777" w:rsidTr="002724E2">
        <w:tc>
          <w:tcPr>
            <w:tcW w:w="567" w:type="dxa"/>
          </w:tcPr>
          <w:p w14:paraId="61F2632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14:paraId="2AD3405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14:paraId="0558FE2A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4E616E">
                <w:t>4 km</w:t>
              </w:r>
            </w:smartTag>
          </w:p>
        </w:tc>
        <w:tc>
          <w:tcPr>
            <w:tcW w:w="1842" w:type="dxa"/>
          </w:tcPr>
          <w:p w14:paraId="421B4495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14:paraId="76B37CB3" w14:textId="77777777"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lastRenderedPageBreak/>
        <w:t>Wartość wskaźnika szorstkości zaleca się oznaczyć w 2 – 4 punktach oznakowania odcinka.</w:t>
      </w:r>
    </w:p>
    <w:p w14:paraId="5EC3D2DD" w14:textId="77777777"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14:paraId="197D6199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14:paraId="7A15E0F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14:paraId="3464D214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14:paraId="1ADC1B7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14:paraId="091661A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14:paraId="3AADDB3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14:paraId="3AC00E7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14:paraId="74F7051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14:paraId="438BA08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zgodności wykonania oznakowania z dokumentacja projektową i załącznikiem nr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14:paraId="5E9AD620" w14:textId="77777777"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14:paraId="75157D7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14:paraId="547B1106" w14:textId="77777777"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14:paraId="10490872" w14:textId="77777777"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dróg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14:paraId="5CD5BB27" w14:textId="77777777"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 natężeniu ruchu &gt; 2 500 pojazdów rzeczywistych na dobę na pas</w:t>
      </w:r>
      <w:r w:rsidR="00FC4A07" w:rsidRPr="004E616E"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E616E" w14:paraId="3F3FCD90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0E79BAC9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6EFF6EE8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584EBBD5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5F88B677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1ACCD623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256E4994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0DBDE6C8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494B357C" w14:textId="77777777"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654FC40A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020A659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3F9A81B1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14:paraId="04F9AE56" w14:textId="77777777" w:rsidTr="002724E2">
        <w:trPr>
          <w:cantSplit/>
          <w:trHeight w:val="1155"/>
        </w:trPr>
        <w:tc>
          <w:tcPr>
            <w:tcW w:w="496" w:type="dxa"/>
          </w:tcPr>
          <w:p w14:paraId="13098A49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14:paraId="700ACBFD" w14:textId="77777777"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14:paraId="69408EF6" w14:textId="77777777"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CB95C7D" w14:textId="77777777"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14:paraId="1E1E218C" w14:textId="77777777"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14:paraId="4DA2FA06" w14:textId="77777777" w:rsidTr="00B67BD9">
        <w:trPr>
          <w:cantSplit/>
        </w:trPr>
        <w:tc>
          <w:tcPr>
            <w:tcW w:w="496" w:type="dxa"/>
          </w:tcPr>
          <w:p w14:paraId="79A1CEBD" w14:textId="77777777" w:rsidR="002802F6" w:rsidRPr="004E616E" w:rsidRDefault="00977022" w:rsidP="00977022">
            <w:pPr>
              <w:jc w:val="center"/>
            </w:pPr>
            <w:r>
              <w:lastRenderedPageBreak/>
              <w:t>3</w:t>
            </w:r>
          </w:p>
        </w:tc>
        <w:tc>
          <w:tcPr>
            <w:tcW w:w="4110" w:type="dxa"/>
          </w:tcPr>
          <w:p w14:paraId="4F851D06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0B74C7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2FD508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14:paraId="5B0799C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4542DCBC" w14:textId="77777777" w:rsidTr="00B67BD9">
        <w:trPr>
          <w:cantSplit/>
        </w:trPr>
        <w:tc>
          <w:tcPr>
            <w:tcW w:w="496" w:type="dxa"/>
          </w:tcPr>
          <w:p w14:paraId="005EA1C2" w14:textId="77777777"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14:paraId="49704054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7260C0D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4D2D6A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27821A9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26294E9F" w14:textId="77777777" w:rsidTr="002724E2">
        <w:trPr>
          <w:cantSplit/>
        </w:trPr>
        <w:tc>
          <w:tcPr>
            <w:tcW w:w="496" w:type="dxa"/>
          </w:tcPr>
          <w:p w14:paraId="311AF5E2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14:paraId="7257B3EB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14:paraId="299E2FE4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349FF87F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780D0297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4DF810BB" w14:textId="77777777" w:rsidTr="00432D5D">
        <w:trPr>
          <w:cantSplit/>
        </w:trPr>
        <w:tc>
          <w:tcPr>
            <w:tcW w:w="496" w:type="dxa"/>
          </w:tcPr>
          <w:p w14:paraId="19B9F5AB" w14:textId="77777777"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14:paraId="0E1254AD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14:paraId="7047231F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741B57E4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5807BAF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B9B85C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868993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CA65A3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2AA00D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EEE53A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80B0B1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AB4AB9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6027E260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752455E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DFFDD9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BE430D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C3252D0" w14:textId="77777777"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14:paraId="619FE3E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14:paraId="7866BBEE" w14:textId="77777777" w:rsidTr="00432D5D">
        <w:trPr>
          <w:cantSplit/>
        </w:trPr>
        <w:tc>
          <w:tcPr>
            <w:tcW w:w="496" w:type="dxa"/>
          </w:tcPr>
          <w:p w14:paraId="40A6A5A8" w14:textId="77777777"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14:paraId="542E020F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0411E61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3DB50F18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6610E68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168CEF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CD7BDB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B968208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807313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6F8E42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556654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E78CB01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2B10E09F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18605F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D9F6BC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7F7BBF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5F1DAE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5A688FE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0D52C5B0" w14:textId="77777777" w:rsidTr="00432D5D">
        <w:trPr>
          <w:cantSplit/>
        </w:trPr>
        <w:tc>
          <w:tcPr>
            <w:tcW w:w="496" w:type="dxa"/>
          </w:tcPr>
          <w:p w14:paraId="1844A02F" w14:textId="77777777"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14:paraId="1BC1F555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oznako-wania tymczasowego żółtego (typ I i II)</w:t>
            </w:r>
          </w:p>
          <w:p w14:paraId="7AED7193" w14:textId="77777777"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022B2159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4BAAFA12" w14:textId="77777777"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79485AD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7D27DF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1384B9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7B9DE24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08BDA9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04D2EE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C0CB37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3E4E103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53D0A6C8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069B253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8EF91A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9B3E2B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350CD2D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4801EFA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14:paraId="573A63CC" w14:textId="77777777" w:rsidTr="00432D5D">
        <w:trPr>
          <w:cantSplit/>
        </w:trPr>
        <w:tc>
          <w:tcPr>
            <w:tcW w:w="496" w:type="dxa"/>
          </w:tcPr>
          <w:p w14:paraId="3B76AE61" w14:textId="77777777"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14:paraId="530C96FA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</w:t>
            </w:r>
            <w:r w:rsidR="008376AA" w:rsidRPr="004E616E">
              <w:t>-</w:t>
            </w:r>
            <w:r w:rsidRPr="004E616E">
              <w:t>wania tymczasowego żółtego wilgotnego strukturalnego (typ II)</w:t>
            </w:r>
          </w:p>
          <w:p w14:paraId="2508E990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61F4ECA3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0C271351" w14:textId="77777777"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521CC5B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4D90B2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58D36E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57EFE3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3EAC7AA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0FA962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85E53D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5C44A5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66575AD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6D6047E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21B39C3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027D03D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107F28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8EF956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A42C2D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0E3A98A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78FE84D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14:paraId="39B54D4E" w14:textId="77777777" w:rsidTr="00B67BD9">
        <w:trPr>
          <w:cantSplit/>
        </w:trPr>
        <w:tc>
          <w:tcPr>
            <w:tcW w:w="496" w:type="dxa"/>
          </w:tcPr>
          <w:p w14:paraId="76137E85" w14:textId="77777777"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14:paraId="64E9A65B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14:paraId="729FDC94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14:paraId="79DE0CB4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14:paraId="569A47CE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14:paraId="77C191C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801BD3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5C46C4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B7B9BD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0016671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767DAB0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4E181FC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E8858A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BD06E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1BFCEA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266694C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14:paraId="4865BF0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025D4BC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02FDC0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7195CE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30ED32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6AC75DF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14:paraId="7D6C2AD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14:paraId="7420E0FA" w14:textId="77777777" w:rsidTr="00B67BD9">
        <w:trPr>
          <w:cantSplit/>
        </w:trPr>
        <w:tc>
          <w:tcPr>
            <w:tcW w:w="496" w:type="dxa"/>
          </w:tcPr>
          <w:p w14:paraId="7B638E43" w14:textId="77777777"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14:paraId="355593E1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2F16FC2D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14:paraId="1FD5113B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14:paraId="4C02D7D4" w14:textId="77777777"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14:paraId="241EC03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AC12D3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FF1518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7D1961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5E78A9E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561BEFA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08C655A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BD0BC0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1CA9357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14:paraId="638343E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3DD1B45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31002DE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6EED7E2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80EC2A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94EDB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14E9FF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005AB27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327CADB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14:paraId="7E9FD8DB" w14:textId="77777777" w:rsidTr="00432D5D">
        <w:trPr>
          <w:cantSplit/>
        </w:trPr>
        <w:tc>
          <w:tcPr>
            <w:tcW w:w="496" w:type="dxa"/>
          </w:tcPr>
          <w:p w14:paraId="2C63D873" w14:textId="77777777" w:rsidR="00955077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110" w:type="dxa"/>
          </w:tcPr>
          <w:p w14:paraId="0D73708C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14:paraId="20B16A40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5145E65A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01A2E104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609F138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1BCB09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ECF0C3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814436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C6B248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5645163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4932BB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D00E2E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60E509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E36E7C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B65BFB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797898D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14:paraId="228C1CE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743E087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AD76D5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58A476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4E1CEA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5C191C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6E02EA4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00E2248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14:paraId="78AC7B34" w14:textId="77777777" w:rsidTr="00432D5D">
        <w:trPr>
          <w:cantSplit/>
        </w:trPr>
        <w:tc>
          <w:tcPr>
            <w:tcW w:w="496" w:type="dxa"/>
          </w:tcPr>
          <w:p w14:paraId="554F41E5" w14:textId="77777777"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14:paraId="5C9FC8A1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eksploa-towanego w ciągu całego okresu eksploatacji po 30 dniu od wykonania,  barwy:</w:t>
            </w:r>
          </w:p>
          <w:p w14:paraId="78E0AB8A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5E21D247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528CE574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024B700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316858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20E627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CE463D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0D63B0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5A3E10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AFD7135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7ECF50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880708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26A796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9BF8C3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4736EE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B735C7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14:paraId="03AFA11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03C4CBD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2FCD166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9E14DB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36EB58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936CC4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648215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833635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5675DF0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02FB2AF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14:paraId="002700B1" w14:textId="77777777" w:rsidTr="00B67BD9">
        <w:trPr>
          <w:cantSplit/>
        </w:trPr>
        <w:tc>
          <w:tcPr>
            <w:tcW w:w="496" w:type="dxa"/>
          </w:tcPr>
          <w:p w14:paraId="0BFF778D" w14:textId="77777777"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14:paraId="629A17CA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560" w:type="dxa"/>
          </w:tcPr>
          <w:p w14:paraId="4C8F89BB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39A3B39C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14:paraId="582E37FE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14:paraId="771FDDB3" w14:textId="77777777" w:rsidTr="00B67BD9">
        <w:trPr>
          <w:cantSplit/>
        </w:trPr>
        <w:tc>
          <w:tcPr>
            <w:tcW w:w="496" w:type="dxa"/>
          </w:tcPr>
          <w:p w14:paraId="73522B9D" w14:textId="77777777"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14:paraId="32601169" w14:textId="77777777"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14:paraId="2A88B63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59C4653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5E6B5F52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5834A80D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14:paraId="01575D28" w14:textId="77777777" w:rsidTr="00B67BD9">
        <w:trPr>
          <w:cantSplit/>
        </w:trPr>
        <w:tc>
          <w:tcPr>
            <w:tcW w:w="496" w:type="dxa"/>
          </w:tcPr>
          <w:p w14:paraId="1C891A36" w14:textId="77777777"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14:paraId="52BF3899" w14:textId="77777777"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14:paraId="0CEB1B27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327D6B47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108960E8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14:paraId="28E87478" w14:textId="77777777" w:rsidTr="00B67BD9">
        <w:trPr>
          <w:cantSplit/>
        </w:trPr>
        <w:tc>
          <w:tcPr>
            <w:tcW w:w="496" w:type="dxa"/>
          </w:tcPr>
          <w:p w14:paraId="0F9D75D7" w14:textId="77777777"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14:paraId="26BE7653" w14:textId="77777777" w:rsidR="00955077" w:rsidRPr="004E616E" w:rsidRDefault="00955077" w:rsidP="00A93B5D">
            <w:r w:rsidRPr="004E616E">
              <w:t>Czas schnięcia materiału na nawierzchni</w:t>
            </w:r>
          </w:p>
          <w:p w14:paraId="73CE1C7D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14:paraId="4527D0CC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14:paraId="2381FB34" w14:textId="77777777" w:rsidR="00955077" w:rsidRPr="004E616E" w:rsidRDefault="00955077" w:rsidP="00A93B5D">
            <w:pPr>
              <w:jc w:val="center"/>
            </w:pPr>
          </w:p>
          <w:p w14:paraId="4C8EAC3E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14:paraId="1872A2C3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00DADD53" w14:textId="77777777" w:rsidR="00955077" w:rsidRPr="004E616E" w:rsidRDefault="00955077" w:rsidP="00A93B5D">
            <w:pPr>
              <w:jc w:val="center"/>
            </w:pPr>
          </w:p>
          <w:p w14:paraId="67695B64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4FE40BE8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7AA99CE4" w14:textId="77777777" w:rsidR="00955077" w:rsidRPr="004E616E" w:rsidRDefault="00955077" w:rsidP="00A93B5D">
            <w:pPr>
              <w:jc w:val="center"/>
            </w:pPr>
          </w:p>
          <w:p w14:paraId="57F4E052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14:paraId="684E8F9D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14:paraId="78C8F1C9" w14:textId="77777777"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r w:rsidR="00FC4A07" w:rsidRPr="004E616E">
        <w:t xml:space="preserve">klasa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E616E" w14:paraId="42840455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FF0B630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608A272D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2F0DDE16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20DCBAE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264BBC50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34306E2A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5DA6FE5A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6A78BBDA" w14:textId="77777777"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14:paraId="34CB8F62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14:paraId="00487FBE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7859470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406E1C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710C93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A03293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6517A66" w14:textId="77777777"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6ED17D3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5BD5881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BF94F9C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26701287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34838C7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14:paraId="35AFF59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3A6D653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11D0D42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1366FE70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13BB93E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1B3E8652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48B3C8F0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54BC2D02" w14:textId="77777777" w:rsidTr="00432D5D">
        <w:trPr>
          <w:cantSplit/>
        </w:trPr>
        <w:tc>
          <w:tcPr>
            <w:tcW w:w="496" w:type="dxa"/>
          </w:tcPr>
          <w:p w14:paraId="40FF05F8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14:paraId="1294C43A" w14:textId="77777777"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14:paraId="7038A355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14:paraId="47DEF1E8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14:paraId="4EF33F33" w14:textId="77777777" w:rsidR="00432D5D" w:rsidRDefault="00432D5D" w:rsidP="00432D5D">
            <w:pPr>
              <w:jc w:val="center"/>
            </w:pPr>
          </w:p>
          <w:p w14:paraId="64CC7346" w14:textId="77777777" w:rsidR="00432D5D" w:rsidRDefault="00432D5D" w:rsidP="00432D5D">
            <w:pPr>
              <w:jc w:val="center"/>
            </w:pPr>
          </w:p>
          <w:p w14:paraId="126F25EA" w14:textId="77777777" w:rsidR="00432D5D" w:rsidRDefault="00432D5D" w:rsidP="00432D5D">
            <w:pPr>
              <w:jc w:val="center"/>
            </w:pPr>
          </w:p>
          <w:p w14:paraId="4D0E418C" w14:textId="77777777"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6F572E6" w14:textId="77777777" w:rsidR="002802F6" w:rsidRPr="004E616E" w:rsidRDefault="002802F6" w:rsidP="00A93B5D">
            <w:pPr>
              <w:jc w:val="center"/>
            </w:pPr>
          </w:p>
          <w:p w14:paraId="0145AFA2" w14:textId="77777777" w:rsidR="002802F6" w:rsidRPr="004E616E" w:rsidRDefault="002802F6" w:rsidP="00A93B5D">
            <w:pPr>
              <w:jc w:val="center"/>
            </w:pPr>
          </w:p>
          <w:p w14:paraId="696F97AA" w14:textId="77777777" w:rsidR="004618DF" w:rsidRPr="004E616E" w:rsidRDefault="004618DF" w:rsidP="00A93B5D">
            <w:pPr>
              <w:jc w:val="center"/>
            </w:pPr>
          </w:p>
          <w:p w14:paraId="791A4F57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14:paraId="0162A835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40DBA670" w14:textId="77777777" w:rsidR="002802F6" w:rsidRPr="004E616E" w:rsidRDefault="002802F6" w:rsidP="00A93B5D">
            <w:pPr>
              <w:jc w:val="center"/>
            </w:pPr>
          </w:p>
          <w:p w14:paraId="458CDE78" w14:textId="77777777" w:rsidR="002802F6" w:rsidRPr="004E616E" w:rsidRDefault="002802F6" w:rsidP="00A93B5D">
            <w:pPr>
              <w:jc w:val="center"/>
            </w:pPr>
          </w:p>
          <w:p w14:paraId="483F8759" w14:textId="77777777" w:rsidR="004618DF" w:rsidRPr="004E616E" w:rsidRDefault="004618DF" w:rsidP="00A93B5D">
            <w:pPr>
              <w:jc w:val="center"/>
            </w:pPr>
          </w:p>
          <w:p w14:paraId="48382E6F" w14:textId="77777777"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14:paraId="2E5A2EA5" w14:textId="77777777"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14:paraId="03F0819E" w14:textId="77777777" w:rsidTr="00CD6807">
        <w:trPr>
          <w:cantSplit/>
        </w:trPr>
        <w:tc>
          <w:tcPr>
            <w:tcW w:w="496" w:type="dxa"/>
          </w:tcPr>
          <w:p w14:paraId="521780FD" w14:textId="77777777"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14:paraId="6ABC4CE3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54DE9EA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7B78F54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14:paraId="6A66C71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14:paraId="76CC3FA4" w14:textId="77777777" w:rsidTr="00CD6807">
        <w:trPr>
          <w:cantSplit/>
        </w:trPr>
        <w:tc>
          <w:tcPr>
            <w:tcW w:w="496" w:type="dxa"/>
          </w:tcPr>
          <w:p w14:paraId="3CA95015" w14:textId="77777777" w:rsidR="002802F6" w:rsidRPr="004E616E" w:rsidRDefault="00977022" w:rsidP="00977022">
            <w:pPr>
              <w:jc w:val="center"/>
            </w:pPr>
            <w:r>
              <w:lastRenderedPageBreak/>
              <w:t>4</w:t>
            </w:r>
          </w:p>
        </w:tc>
        <w:tc>
          <w:tcPr>
            <w:tcW w:w="4252" w:type="dxa"/>
          </w:tcPr>
          <w:p w14:paraId="46720C9F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205B052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EE2923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3511613D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2BBB54D3" w14:textId="77777777" w:rsidTr="00CD6807">
        <w:trPr>
          <w:cantSplit/>
        </w:trPr>
        <w:tc>
          <w:tcPr>
            <w:tcW w:w="496" w:type="dxa"/>
          </w:tcPr>
          <w:p w14:paraId="14B278A8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14:paraId="1DCB8519" w14:textId="77777777"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23BDCF2C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3C1A29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7686C83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14:paraId="310C3C80" w14:textId="77777777" w:rsidTr="008B1D62">
        <w:trPr>
          <w:cantSplit/>
        </w:trPr>
        <w:tc>
          <w:tcPr>
            <w:tcW w:w="496" w:type="dxa"/>
          </w:tcPr>
          <w:p w14:paraId="4CB1E5B6" w14:textId="77777777"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14:paraId="5FC666C2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14:paraId="5961130A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7C245C6B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19FA6365" w14:textId="77777777"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5C3CA2C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332FC178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4A1DD702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75CE4D54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0679750C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7C8C05A1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22C0DB24" w14:textId="77777777"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14:paraId="5BA3AC0C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14:paraId="7412F6CC" w14:textId="77777777" w:rsidTr="00432D5D">
        <w:trPr>
          <w:cantSplit/>
        </w:trPr>
        <w:tc>
          <w:tcPr>
            <w:tcW w:w="496" w:type="dxa"/>
          </w:tcPr>
          <w:p w14:paraId="3D79C2CE" w14:textId="77777777"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14:paraId="03333D8B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5FCCB5C4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4B6609DB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14:paraId="2494E56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F30BDB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BEBCD0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0258FEF" w14:textId="77777777"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C0FB07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30F1D41F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8636BB9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9287678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1055A067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3FF75BD8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F8B51C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6ECDE143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6B47C597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3B74349B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14:paraId="19AEB46B" w14:textId="77777777" w:rsidTr="00432D5D">
        <w:trPr>
          <w:cantSplit/>
        </w:trPr>
        <w:tc>
          <w:tcPr>
            <w:tcW w:w="496" w:type="dxa"/>
          </w:tcPr>
          <w:p w14:paraId="1692DDCF" w14:textId="77777777"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14:paraId="1B53FEAE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005E20B2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36190B15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79CAE3DE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418" w:type="dxa"/>
          </w:tcPr>
          <w:p w14:paraId="7794AF8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E20012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CD906E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CEB1F5E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31F2341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7C9840BD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77F8817A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138C180A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0082EEB6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3A0C5CA3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74AAC9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56CCC858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092EB27C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5F8202B5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14:paraId="1D0FD662" w14:textId="77777777" w:rsidTr="00432D5D">
        <w:trPr>
          <w:cantSplit/>
        </w:trPr>
        <w:tc>
          <w:tcPr>
            <w:tcW w:w="496" w:type="dxa"/>
          </w:tcPr>
          <w:p w14:paraId="5E4C3E77" w14:textId="77777777"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14:paraId="2E055404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1D74EFC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2A2056DA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35B0B8B2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14:paraId="57AA53C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C5D3F0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047D6C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080F2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3390F40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F0ACED0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CACBCC1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19D224FD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DE1AE77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45EED9AE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7721C8DE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6623D2A0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7542636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424A902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4189EEC8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639A3FB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2F8BB0F1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14:paraId="362D2601" w14:textId="77777777" w:rsidTr="00CD6807">
        <w:trPr>
          <w:cantSplit/>
        </w:trPr>
        <w:tc>
          <w:tcPr>
            <w:tcW w:w="496" w:type="dxa"/>
          </w:tcPr>
          <w:p w14:paraId="03A0365C" w14:textId="77777777"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14:paraId="34522936" w14:textId="77777777"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14:paraId="4F03C286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14:paraId="5E4A7A93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14:paraId="6A4D48D2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14:paraId="31EF7DF3" w14:textId="77777777"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14:paraId="4BBFAF10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13ABE636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44AB6096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7DA53274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58D95C9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3B80D6B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6E7B410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21F39CC3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9D19B3E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93D480E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14:paraId="5F021335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14:paraId="6DA7B516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55DB0F37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4FE3A57E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6B50BDEB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1392D6D6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14:paraId="034889F7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10E18161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14:paraId="287CE16B" w14:textId="77777777" w:rsidTr="00CD6807">
        <w:trPr>
          <w:cantSplit/>
        </w:trPr>
        <w:tc>
          <w:tcPr>
            <w:tcW w:w="496" w:type="dxa"/>
          </w:tcPr>
          <w:p w14:paraId="7D17D4F1" w14:textId="77777777"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14:paraId="165126ED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424F11DD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14:paraId="6E6D14DD" w14:textId="77777777"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14:paraId="69C64A5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71F90C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102D91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54F58A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0086D2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1E4F9E3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F75C79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4781394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14:paraId="5D93CF2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0A7E384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2742997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107677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419214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31DE9C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0D9F048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14:paraId="4F1B8068" w14:textId="77777777" w:rsidTr="00432D5D">
        <w:trPr>
          <w:cantSplit/>
        </w:trPr>
        <w:tc>
          <w:tcPr>
            <w:tcW w:w="496" w:type="dxa"/>
          </w:tcPr>
          <w:p w14:paraId="59E098D1" w14:textId="77777777" w:rsidR="000737ED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252" w:type="dxa"/>
          </w:tcPr>
          <w:p w14:paraId="185366B1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14:paraId="529742D5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0FEBB781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60EB8656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468D6D1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A9F72C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2044C6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9F4307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7F4E4C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8FA91EB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FBCD17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9BCAE0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66E112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795A6C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32B88B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7827BFE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14:paraId="27F9ACF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306DC52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E31CDF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7B8A57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1B1EEB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21F22A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7F80D0B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0BD3958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14:paraId="1FF7481F" w14:textId="77777777" w:rsidTr="00432D5D">
        <w:trPr>
          <w:cantSplit/>
        </w:trPr>
        <w:tc>
          <w:tcPr>
            <w:tcW w:w="496" w:type="dxa"/>
          </w:tcPr>
          <w:p w14:paraId="6D19EA00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14:paraId="1632E223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14:paraId="391A0DFD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3797825F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4A7139B9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74C0456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F342A9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F51803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4AFEC9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C14EC7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9C0A29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E2A6361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14:paraId="3B3368FD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14:paraId="3E4F895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C551A9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7E8CA2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89EEFD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464BAA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758F8D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14:paraId="1B4E88E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2EE7B08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14:paraId="096B3ED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256D99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8E5FF4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A7FDC40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63174B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256847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4C23AA3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0F4688B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14:paraId="29FC2BC7" w14:textId="77777777" w:rsidTr="00CD6807">
        <w:trPr>
          <w:cantSplit/>
        </w:trPr>
        <w:tc>
          <w:tcPr>
            <w:tcW w:w="496" w:type="dxa"/>
          </w:tcPr>
          <w:p w14:paraId="6C9681DC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14:paraId="6500C264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418" w:type="dxa"/>
          </w:tcPr>
          <w:p w14:paraId="692E5EB3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32F3FA34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14:paraId="54D27C6C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14:paraId="022C70AB" w14:textId="77777777" w:rsidTr="00CD6807">
        <w:trPr>
          <w:cantSplit/>
        </w:trPr>
        <w:tc>
          <w:tcPr>
            <w:tcW w:w="496" w:type="dxa"/>
          </w:tcPr>
          <w:p w14:paraId="4A284463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14:paraId="05D474AB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14:paraId="428C6A6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1FDB110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32289C3F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5AFEF5E6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14:paraId="60D590C2" w14:textId="77777777" w:rsidTr="008B1D62">
        <w:trPr>
          <w:cantSplit/>
        </w:trPr>
        <w:tc>
          <w:tcPr>
            <w:tcW w:w="496" w:type="dxa"/>
          </w:tcPr>
          <w:p w14:paraId="7DEB0A1D" w14:textId="77777777"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14:paraId="3CEFEB01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</w:t>
            </w:r>
            <w:r w:rsidR="00CD6807" w:rsidRPr="004E616E">
              <w:t>-</w:t>
            </w:r>
            <w:r w:rsidRPr="004E616E">
              <w:t>wego po 12 miesiącach:</w:t>
            </w:r>
          </w:p>
        </w:tc>
        <w:tc>
          <w:tcPr>
            <w:tcW w:w="1418" w:type="dxa"/>
            <w:vAlign w:val="center"/>
          </w:tcPr>
          <w:p w14:paraId="5B17687E" w14:textId="77777777"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2C108F87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125EFB26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14:paraId="649B4928" w14:textId="77777777" w:rsidTr="00432D5D">
        <w:trPr>
          <w:cantSplit/>
        </w:trPr>
        <w:tc>
          <w:tcPr>
            <w:tcW w:w="496" w:type="dxa"/>
          </w:tcPr>
          <w:p w14:paraId="7C1F45E7" w14:textId="77777777"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14:paraId="56C9B08B" w14:textId="77777777" w:rsidR="000737ED" w:rsidRPr="004E616E" w:rsidRDefault="000737ED" w:rsidP="00A93B5D">
            <w:r w:rsidRPr="004E616E">
              <w:t>Czas schnięcia materiału na nawierzchni</w:t>
            </w:r>
          </w:p>
          <w:p w14:paraId="1286A7A1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14:paraId="52D98AE0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14:paraId="7EB1A6D6" w14:textId="77777777" w:rsidR="00432D5D" w:rsidRDefault="00432D5D" w:rsidP="00432D5D">
            <w:pPr>
              <w:jc w:val="center"/>
            </w:pPr>
          </w:p>
          <w:p w14:paraId="005A5C6D" w14:textId="77777777" w:rsidR="00432D5D" w:rsidRDefault="00432D5D" w:rsidP="00432D5D">
            <w:pPr>
              <w:jc w:val="center"/>
            </w:pPr>
            <w:r>
              <w:t>h</w:t>
            </w:r>
          </w:p>
          <w:p w14:paraId="25987EAB" w14:textId="77777777"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66401B05" w14:textId="77777777" w:rsidR="000737ED" w:rsidRPr="004E616E" w:rsidRDefault="000737ED" w:rsidP="00A93B5D">
            <w:pPr>
              <w:jc w:val="center"/>
            </w:pPr>
          </w:p>
          <w:p w14:paraId="4459802F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38975E18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2201A273" w14:textId="77777777" w:rsidR="000737ED" w:rsidRPr="004E616E" w:rsidRDefault="000737ED" w:rsidP="00A93B5D">
            <w:pPr>
              <w:jc w:val="center"/>
            </w:pPr>
          </w:p>
          <w:p w14:paraId="33C1E68D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14:paraId="30B681B8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14:paraId="34527127" w14:textId="77777777"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14:paraId="59CBB50A" w14:textId="77777777"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14:paraId="76ED3299" w14:textId="77777777"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>nowo wykonanego oznakowania poziomego, zgodnego z dokumentacją projektową i załącznikiem nr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14:paraId="04BAFBFD" w14:textId="77777777"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E616E" w14:paraId="5E2C7AE6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1461DBAD" w14:textId="77777777"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09352942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577C7F4C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14:paraId="110C0A96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6B739FCB" w14:textId="77777777"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4DC63192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47688D9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4E616E">
                <w:t>-5 mm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14:paraId="3734D932" w14:textId="77777777" w:rsidTr="00AA7163">
        <w:tc>
          <w:tcPr>
            <w:tcW w:w="851" w:type="dxa"/>
          </w:tcPr>
          <w:p w14:paraId="15FEC93A" w14:textId="77777777"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14:paraId="6A7A7A67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14:paraId="77B6B46E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4E616E">
                <w:t>-5 cm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14:paraId="211AA58B" w14:textId="77777777" w:rsidTr="00AA7163">
        <w:tc>
          <w:tcPr>
            <w:tcW w:w="851" w:type="dxa"/>
          </w:tcPr>
          <w:p w14:paraId="017D291C" w14:textId="77777777"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14:paraId="399ED7C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14:paraId="1DC81D59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14:paraId="7A89C4F1" w14:textId="77777777" w:rsidTr="00AA7163">
        <w:tc>
          <w:tcPr>
            <w:tcW w:w="851" w:type="dxa"/>
          </w:tcPr>
          <w:p w14:paraId="164D808B" w14:textId="77777777"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14:paraId="36490D11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14:paraId="2B872456" w14:textId="77777777"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EB1A88">
                <w:t>100 cm</w:t>
              </w:r>
            </w:smartTag>
          </w:p>
        </w:tc>
      </w:tr>
      <w:tr w:rsidR="00AA7163" w:rsidRPr="004E616E" w14:paraId="114F2A11" w14:textId="77777777" w:rsidTr="00AA7163">
        <w:tc>
          <w:tcPr>
            <w:tcW w:w="851" w:type="dxa"/>
          </w:tcPr>
          <w:p w14:paraId="12553941" w14:textId="77777777"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14:paraId="6A82351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14:paraId="203AF82A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14:paraId="17A48F63" w14:textId="77777777" w:rsidTr="00AA7163">
        <w:tc>
          <w:tcPr>
            <w:tcW w:w="851" w:type="dxa"/>
          </w:tcPr>
          <w:p w14:paraId="250D9A9B" w14:textId="77777777"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14:paraId="15F0EA47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14:paraId="5658619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4E616E">
                <w:t>2 cm</w:t>
              </w:r>
            </w:smartTag>
          </w:p>
        </w:tc>
      </w:tr>
    </w:tbl>
    <w:p w14:paraId="1F1D7EEA" w14:textId="77777777"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14:paraId="499AA874" w14:textId="77777777"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14:paraId="4D3D54FD" w14:textId="77777777"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5"/>
    </w:p>
    <w:p w14:paraId="44F24880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400"/>
      <w:r w:rsidRPr="004E616E">
        <w:t>7.1. Ogólne zasady obmiaru robót</w:t>
      </w:r>
    </w:p>
    <w:p w14:paraId="1DD42122" w14:textId="77777777" w:rsidR="00BF32F7" w:rsidRPr="004E616E" w:rsidRDefault="00BF32F7" w:rsidP="00BF32F7">
      <w:pPr>
        <w:numPr>
          <w:ilvl w:val="12"/>
          <w:numId w:val="0"/>
        </w:numPr>
      </w:pPr>
      <w:r w:rsidRPr="004E616E">
        <w:tab/>
        <w:t>Ogólne zasady obmiaru robót podano w OST  D-M-00.00.00 „Wymagania ogólne”  pkt 7.</w:t>
      </w:r>
    </w:p>
    <w:p w14:paraId="6E07C587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14:paraId="3B31C461" w14:textId="77777777"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14:paraId="7F478C49" w14:textId="77777777" w:rsidR="00BD1087" w:rsidRPr="004E616E" w:rsidRDefault="00BD1087" w:rsidP="00BD1087">
      <w:pPr>
        <w:pStyle w:val="Nagwek1"/>
      </w:pPr>
      <w:r w:rsidRPr="004E616E">
        <w:t>8. Odbiór robót</w:t>
      </w:r>
      <w:bookmarkEnd w:id="16"/>
    </w:p>
    <w:p w14:paraId="76DDBE8F" w14:textId="77777777"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7" w:name="_Toc344981401"/>
      <w:r w:rsidRPr="004E616E">
        <w:t>8.1. Ogólne zasady odbioru robót</w:t>
      </w:r>
    </w:p>
    <w:p w14:paraId="33E45F79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Ogólne zasady odbioru robót podano w OST  D-M-00.00.00 „Wymagania ogólne” pkt 8.</w:t>
      </w:r>
    </w:p>
    <w:p w14:paraId="5B2F719B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r w:rsidR="00B67BD9" w:rsidRPr="004E616E">
        <w:t>pkt</w:t>
      </w:r>
      <w:r w:rsidRPr="004E616E">
        <w:t xml:space="preserve"> 6 dały wyniki pozytywne.</w:t>
      </w:r>
    </w:p>
    <w:p w14:paraId="4626408B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14:paraId="4486EA4A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14:paraId="06D6F1E7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14:paraId="7F0AD64C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przedznakowaniu,</w:t>
      </w:r>
    </w:p>
    <w:p w14:paraId="5DCC2854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14:paraId="7C340F21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14:paraId="7435656A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(primera) na nawierzchni betonowej.</w:t>
      </w:r>
    </w:p>
    <w:p w14:paraId="3F807A3C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14:paraId="3EDE2AD6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14:paraId="6C1E21D1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lastRenderedPageBreak/>
        <w:t>8.4. Odbiór pogwarancyjny</w:t>
      </w:r>
    </w:p>
    <w:p w14:paraId="5B04331B" w14:textId="77777777"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4B29671A" w14:textId="77777777" w:rsidR="008C5D16" w:rsidRPr="004E616E" w:rsidRDefault="00110DE7" w:rsidP="00110DE7">
      <w:pPr>
        <w:pStyle w:val="Nagwek2"/>
      </w:pPr>
      <w:r w:rsidRPr="004E616E">
        <w:t>8.5. Gwarancja jakościowa</w:t>
      </w:r>
    </w:p>
    <w:p w14:paraId="0E65378D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14:paraId="5C10CD4D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14:paraId="0BA0DBD7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14:paraId="351E8AEB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14:paraId="6FC41B9B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14:paraId="5163F907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14:paraId="035554CB" w14:textId="77777777"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14:paraId="7BA29BA7" w14:textId="77777777"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14:paraId="283A4072" w14:textId="77777777" w:rsidR="00473FB8" w:rsidRPr="004E616E" w:rsidRDefault="00473FB8" w:rsidP="00473FB8">
      <w:r w:rsidRPr="004E616E">
        <w:t>a) cienkowarstwowych</w:t>
      </w:r>
    </w:p>
    <w:p w14:paraId="5DC719AC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3A30C788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7C638365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10B4B57A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14:paraId="7FA2BF7D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w przypadku stosowania piasku lub piasku z solą do zimowego utrzymania dróg, okres gwarancyjny należy skrócić do maksimum 9 miesięcy przy wymalowaniu wiosennym i do 6 miesięcy przy wymalowaniu jesiennym;</w:t>
      </w:r>
    </w:p>
    <w:p w14:paraId="21992B21" w14:textId="77777777"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14:paraId="0C184943" w14:textId="77777777" w:rsidR="00BD1087" w:rsidRPr="004E616E" w:rsidRDefault="00BD1087" w:rsidP="00BD1087">
      <w:pPr>
        <w:pStyle w:val="Nagwek1"/>
      </w:pPr>
      <w:r w:rsidRPr="004E616E">
        <w:lastRenderedPageBreak/>
        <w:t>9. Podstawa płatności</w:t>
      </w:r>
      <w:bookmarkEnd w:id="17"/>
    </w:p>
    <w:p w14:paraId="1ABF52A1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8" w:name="_Toc344981402"/>
      <w:r w:rsidRPr="004E616E">
        <w:t>9.1. Ogólne ustalenia dotyczące podstawy płatności</w:t>
      </w:r>
    </w:p>
    <w:p w14:paraId="38D1A250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5D4C96E6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14:paraId="5E45EC77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4E616E">
          <w:t>1 m</w:t>
        </w:r>
        <w:r w:rsidRPr="004E616E">
          <w:rPr>
            <w:vertAlign w:val="superscript"/>
          </w:rPr>
          <w:t>2</w:t>
        </w:r>
      </w:smartTag>
      <w:r w:rsidRPr="004E616E">
        <w:t xml:space="preserve"> wykonania robót obejmuje:</w:t>
      </w:r>
    </w:p>
    <w:p w14:paraId="3B8D752F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14:paraId="3CD571C1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14:paraId="6379BF3F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14:paraId="50AAAE53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przedznakowanie,</w:t>
      </w:r>
    </w:p>
    <w:p w14:paraId="3EEE8935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>dokumentacją projektową i załącznikiem nr 2 do rozporządzenia Ministra Infrastruktury [</w:t>
      </w:r>
      <w:r w:rsidR="004E036B" w:rsidRPr="004E616E">
        <w:t>11</w:t>
      </w:r>
      <w:r w:rsidRPr="004E616E">
        <w:t>],</w:t>
      </w:r>
    </w:p>
    <w:p w14:paraId="60129509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14:paraId="43EC71DB" w14:textId="77777777"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14:paraId="60D8B480" w14:textId="77777777" w:rsidR="00BD1087" w:rsidRPr="004E616E" w:rsidRDefault="00BD1087" w:rsidP="00BD1087">
      <w:pPr>
        <w:pStyle w:val="Nagwek1"/>
      </w:pPr>
      <w:r w:rsidRPr="004E616E">
        <w:t>10. Przepisy związane</w:t>
      </w:r>
      <w:bookmarkEnd w:id="18"/>
    </w:p>
    <w:p w14:paraId="74917973" w14:textId="77777777"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E616E" w14:paraId="223E6631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BED20A6" w14:textId="77777777"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230A3B20" w14:textId="77777777"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5A8B04A7" w14:textId="77777777" w:rsidR="00AB1ABD" w:rsidRPr="00EB1A88" w:rsidRDefault="00EB1A88" w:rsidP="00EB1A88">
            <w:r w:rsidRPr="00EB1A88">
              <w:t xml:space="preserve">Materiały do poziomego oznakowania dróg – Wymagania dotyczące poziomych oznakowań dróg </w:t>
            </w:r>
          </w:p>
        </w:tc>
      </w:tr>
      <w:tr w:rsidR="00AB1ABD" w:rsidRPr="004E616E" w14:paraId="46BE25EA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EE33260" w14:textId="77777777"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D107F23" w14:textId="77777777"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CEA61FD" w14:textId="77777777" w:rsidR="00AB1ABD" w:rsidRPr="004E616E" w:rsidRDefault="00AB1ABD" w:rsidP="0008322B">
            <w:r w:rsidRPr="004E616E">
              <w:t>Materiały do poziomego oznakowania dróg</w:t>
            </w:r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>abrykowane materiały do poziomego oznakowania dróg</w:t>
            </w:r>
          </w:p>
        </w:tc>
      </w:tr>
      <w:tr w:rsidR="0008322B" w:rsidRPr="004E616E" w14:paraId="73121FB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7C1575B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F40ED44" w14:textId="77777777" w:rsidR="0008322B" w:rsidRPr="004E616E" w:rsidRDefault="0008322B" w:rsidP="003D0294">
            <w:r w:rsidRPr="004E616E">
              <w:t>PN-EN 1423:2012</w:t>
            </w:r>
          </w:p>
          <w:p w14:paraId="18DB0DD1" w14:textId="77777777"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6ADC2AD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Materiały do posypywania. Kulki szklane, kruszywo przeciwpoślizgowe i ich mieszaniny</w:t>
            </w:r>
          </w:p>
        </w:tc>
      </w:tr>
      <w:tr w:rsidR="0008322B" w:rsidRPr="004E616E" w14:paraId="505C97C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1957AA84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53354752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3DFDE590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1: Wymagania dotyczące charakterystyki nowego elementu</w:t>
            </w:r>
          </w:p>
        </w:tc>
      </w:tr>
      <w:tr w:rsidR="0008322B" w:rsidRPr="004E616E" w14:paraId="16C87C61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B38B984" w14:textId="77777777"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A31C436" w14:textId="77777777"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2411B7F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2: Badania terenowe</w:t>
            </w:r>
          </w:p>
        </w:tc>
      </w:tr>
      <w:tr w:rsidR="0008322B" w:rsidRPr="004E616E" w14:paraId="1703C84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4585349" w14:textId="77777777"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B7FCAEB" w14:textId="77777777"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0988A71" w14:textId="77777777"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14:paraId="3644228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726FA41" w14:textId="77777777"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D5B3466" w14:textId="77777777"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EF63460" w14:textId="77777777"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14:paraId="1093B5D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EECDB0C" w14:textId="77777777"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F9C44F0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790D5C1D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Właściwości fizyczne</w:t>
            </w:r>
          </w:p>
        </w:tc>
      </w:tr>
      <w:tr w:rsidR="0008322B" w:rsidRPr="004E616E" w14:paraId="24388D92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DB35212" w14:textId="77777777"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3603E07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E3862F2" w14:textId="77777777"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14:paraId="289BE199" w14:textId="77777777" w:rsidR="00473FB8" w:rsidRPr="004E616E" w:rsidRDefault="00473FB8" w:rsidP="00473FB8">
      <w:pPr>
        <w:pStyle w:val="Nagwek2"/>
        <w:spacing w:before="240"/>
      </w:pPr>
      <w:r w:rsidRPr="004E616E">
        <w:lastRenderedPageBreak/>
        <w:t>10.2. Przepisy związane i inne dokumenty</w:t>
      </w:r>
    </w:p>
    <w:p w14:paraId="7F2A6FF6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Infrastruktury, Spraw Wewnętrznych i Administracji z dnia 12 października 2002 r. w sprawie znaków i symboli drogowych (Dz. U. nr 170, poz. 1393)</w:t>
      </w:r>
    </w:p>
    <w:p w14:paraId="1A163837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nr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późn.</w:t>
      </w:r>
      <w:r w:rsidR="007710CF" w:rsidRPr="004E616E">
        <w:t xml:space="preserve"> zm.)</w:t>
      </w:r>
    </w:p>
    <w:p w14:paraId="61775598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14:paraId="3A1B8A3A" w14:textId="77777777"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14:paraId="4D929D06" w14:textId="77777777"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późn. zm.</w:t>
      </w:r>
      <w:r w:rsidR="001F51AF" w:rsidRPr="004E616E">
        <w:t>)</w:t>
      </w:r>
      <w:r w:rsidR="00E80496" w:rsidRPr="004E616E">
        <w:t xml:space="preserve"> </w:t>
      </w:r>
    </w:p>
    <w:p w14:paraId="0C9ED3BD" w14:textId="77777777"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14:paraId="442DA3FF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(Dz.U. poz. 542 i 1228)</w:t>
      </w:r>
    </w:p>
    <w:p w14:paraId="25F9392B" w14:textId="77777777"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r w:rsidR="00D01DA5">
        <w:t>d</w:t>
      </w:r>
      <w:r w:rsidRPr="004E616E">
        <w:t>róg</w:t>
      </w:r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nr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14:paraId="6512DDB1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14:paraId="1FCFBC8C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Warunki Techniczne. Poziome oznakowanie dróg. POD-97, I-55, IBDiM, Warszawa, 1997</w:t>
      </w:r>
    </w:p>
    <w:p w14:paraId="7F811A40" w14:textId="77777777"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nr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14:paraId="16D90FD3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14:paraId="2040CDD2" w14:textId="77777777"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Zarządzenie nr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14:paraId="7124C5A8" w14:textId="77777777"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14:paraId="2ABFAC1A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późn.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6F3812" w14:textId="77777777" w:rsidR="00052479" w:rsidRDefault="00052479">
      <w:r>
        <w:separator/>
      </w:r>
    </w:p>
  </w:endnote>
  <w:endnote w:type="continuationSeparator" w:id="0">
    <w:p w14:paraId="0382FBFE" w14:textId="77777777" w:rsidR="00052479" w:rsidRDefault="0005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FB5BE530-8119-455F-AB7E-9F74C5D1833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63D6335-8804-49D0-B438-E753B2779F9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123396E9-D91E-4E2F-A52C-9B3BFA9E5AA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CA9082" w14:textId="77777777" w:rsidR="00052479" w:rsidRDefault="00052479">
      <w:r>
        <w:separator/>
      </w:r>
    </w:p>
  </w:footnote>
  <w:footnote w:type="continuationSeparator" w:id="0">
    <w:p w14:paraId="068251F5" w14:textId="77777777" w:rsidR="00052479" w:rsidRDefault="0005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D7927D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23328607" w14:textId="77777777">
      <w:tc>
        <w:tcPr>
          <w:tcW w:w="921" w:type="dxa"/>
          <w:tcBorders>
            <w:bottom w:val="single" w:sz="6" w:space="0" w:color="auto"/>
          </w:tcBorders>
        </w:tcPr>
        <w:p w14:paraId="041B9E94" w14:textId="77777777"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329F4D16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245D1D1C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644C7FA0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5B31C697" w14:textId="77777777">
      <w:tc>
        <w:tcPr>
          <w:tcW w:w="1346" w:type="dxa"/>
        </w:tcPr>
        <w:p w14:paraId="6C6ED41A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14:paraId="72CBE958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13C3D792" w14:textId="77777777"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5C2756">
            <w:rPr>
              <w:rStyle w:val="Numerstrony"/>
              <w:rFonts w:ascii="Times New Roman" w:hAnsi="Times New Roman"/>
              <w:noProof/>
              <w:szCs w:val="24"/>
            </w:rPr>
            <w:t>39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1F9C84CB" w14:textId="77777777"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66D39BB5" w14:textId="77777777">
      <w:tc>
        <w:tcPr>
          <w:tcW w:w="1346" w:type="dxa"/>
        </w:tcPr>
        <w:p w14:paraId="40E147A1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1D85D31E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3200E165" w14:textId="77777777"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5F095B8C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77338435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1464424790">
    <w:abstractNumId w:val="2"/>
  </w:num>
  <w:num w:numId="3" w16cid:durableId="1236479830">
    <w:abstractNumId w:val="7"/>
  </w:num>
  <w:num w:numId="4" w16cid:durableId="51929159">
    <w:abstractNumId w:val="17"/>
  </w:num>
  <w:num w:numId="5" w16cid:durableId="1015421144">
    <w:abstractNumId w:val="8"/>
  </w:num>
  <w:num w:numId="6" w16cid:durableId="1229880155">
    <w:abstractNumId w:val="5"/>
  </w:num>
  <w:num w:numId="7" w16cid:durableId="1691301802">
    <w:abstractNumId w:val="12"/>
  </w:num>
  <w:num w:numId="8" w16cid:durableId="1084228881">
    <w:abstractNumId w:val="16"/>
  </w:num>
  <w:num w:numId="9" w16cid:durableId="933904151">
    <w:abstractNumId w:val="10"/>
  </w:num>
  <w:num w:numId="10" w16cid:durableId="1482962114">
    <w:abstractNumId w:val="25"/>
  </w:num>
  <w:num w:numId="11" w16cid:durableId="969170876">
    <w:abstractNumId w:val="18"/>
  </w:num>
  <w:num w:numId="12" w16cid:durableId="1110667952">
    <w:abstractNumId w:val="24"/>
  </w:num>
  <w:num w:numId="13" w16cid:durableId="168448037">
    <w:abstractNumId w:val="34"/>
  </w:num>
  <w:num w:numId="14" w16cid:durableId="15040061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147741739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31787801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122383719">
    <w:abstractNumId w:val="33"/>
  </w:num>
  <w:num w:numId="18" w16cid:durableId="1676298729">
    <w:abstractNumId w:val="14"/>
  </w:num>
  <w:num w:numId="19" w16cid:durableId="1191800920">
    <w:abstractNumId w:val="15"/>
  </w:num>
  <w:num w:numId="20" w16cid:durableId="955604199">
    <w:abstractNumId w:val="6"/>
  </w:num>
  <w:num w:numId="21" w16cid:durableId="2143844985">
    <w:abstractNumId w:val="20"/>
  </w:num>
  <w:num w:numId="22" w16cid:durableId="527714969">
    <w:abstractNumId w:val="4"/>
  </w:num>
  <w:num w:numId="23" w16cid:durableId="11424103">
    <w:abstractNumId w:val="9"/>
  </w:num>
  <w:num w:numId="24" w16cid:durableId="599265503">
    <w:abstractNumId w:val="30"/>
  </w:num>
  <w:num w:numId="25" w16cid:durableId="2112385821">
    <w:abstractNumId w:val="23"/>
  </w:num>
  <w:num w:numId="26" w16cid:durableId="986932849">
    <w:abstractNumId w:val="13"/>
  </w:num>
  <w:num w:numId="27" w16cid:durableId="400299104">
    <w:abstractNumId w:val="11"/>
  </w:num>
  <w:num w:numId="28" w16cid:durableId="843714485">
    <w:abstractNumId w:val="26"/>
  </w:num>
  <w:num w:numId="29" w16cid:durableId="560556667">
    <w:abstractNumId w:val="19"/>
  </w:num>
  <w:num w:numId="30" w16cid:durableId="64227044">
    <w:abstractNumId w:val="32"/>
  </w:num>
  <w:num w:numId="31" w16cid:durableId="1352149520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60313001">
    <w:abstractNumId w:val="1"/>
  </w:num>
  <w:num w:numId="33" w16cid:durableId="1776751465">
    <w:abstractNumId w:val="28"/>
  </w:num>
  <w:num w:numId="34" w16cid:durableId="1258294727">
    <w:abstractNumId w:val="27"/>
  </w:num>
  <w:num w:numId="35" w16cid:durableId="959147959">
    <w:abstractNumId w:val="31"/>
  </w:num>
  <w:num w:numId="36" w16cid:durableId="1562520922">
    <w:abstractNumId w:val="3"/>
  </w:num>
  <w:num w:numId="37" w16cid:durableId="1859275015">
    <w:abstractNumId w:val="22"/>
  </w:num>
  <w:num w:numId="38" w16cid:durableId="2126728248">
    <w:abstractNumId w:val="21"/>
  </w:num>
  <w:num w:numId="39" w16cid:durableId="1282613655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2479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054F7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1161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428F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1F12933A"/>
  <w15:docId w15:val="{D483B961-E519-4EF6-A3CE-3A20E221D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75E61-0A2B-4263-A021-E29948F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TotalTime>0</TotalTime>
  <Pages>39</Pages>
  <Words>12347</Words>
  <Characters>74083</Characters>
  <Application>Microsoft Office Word</Application>
  <DocSecurity>0</DocSecurity>
  <Lines>617</Lines>
  <Paragraphs>172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86258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Anna Kurylak</cp:lastModifiedBy>
  <cp:revision>2</cp:revision>
  <cp:lastPrinted>2018-01-30T13:37:00Z</cp:lastPrinted>
  <dcterms:created xsi:type="dcterms:W3CDTF">2024-05-24T08:21:00Z</dcterms:created>
  <dcterms:modified xsi:type="dcterms:W3CDTF">2024-05-24T08:21:00Z</dcterms:modified>
</cp:coreProperties>
</file>